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F7B" w:rsidRDefault="004F0F7B" w:rsidP="009A4A5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18FE">
        <w:rPr>
          <w:rFonts w:ascii="Garamond" w:eastAsia="MS Mincho" w:hAnsi="Garamond"/>
          <w:b/>
          <w:bCs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81.75pt;height:74.25pt;visibility:visible">
            <v:imagedata r:id="rId7" o:title=""/>
          </v:shape>
        </w:pict>
      </w:r>
    </w:p>
    <w:p w:rsidR="004F0F7B" w:rsidRPr="003D2A15" w:rsidRDefault="004F0F7B" w:rsidP="00504BDA">
      <w:pPr>
        <w:pStyle w:val="Header"/>
        <w:tabs>
          <w:tab w:val="left" w:pos="708"/>
        </w:tabs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3D2A15">
        <w:rPr>
          <w:rFonts w:ascii="Arial" w:eastAsia="MS Mincho" w:hAnsi="Arial" w:cs="Arial"/>
          <w:b/>
          <w:bCs/>
          <w:sz w:val="32"/>
          <w:szCs w:val="32"/>
        </w:rPr>
        <w:t>Кемеровская область</w:t>
      </w:r>
    </w:p>
    <w:p w:rsidR="004F0F7B" w:rsidRPr="003D2A15" w:rsidRDefault="004F0F7B" w:rsidP="00504BDA">
      <w:pPr>
        <w:pStyle w:val="Header"/>
        <w:tabs>
          <w:tab w:val="left" w:pos="708"/>
        </w:tabs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3D2A15">
        <w:rPr>
          <w:rFonts w:ascii="Arial" w:eastAsia="MS Mincho" w:hAnsi="Arial" w:cs="Arial"/>
          <w:b/>
          <w:bCs/>
          <w:sz w:val="32"/>
          <w:szCs w:val="32"/>
        </w:rPr>
        <w:t>Тяжинский муниципальный район</w:t>
      </w:r>
    </w:p>
    <w:p w:rsidR="004F0F7B" w:rsidRDefault="004F0F7B" w:rsidP="00504BDA">
      <w:pPr>
        <w:pStyle w:val="Header"/>
        <w:tabs>
          <w:tab w:val="left" w:pos="708"/>
        </w:tabs>
        <w:jc w:val="center"/>
        <w:rPr>
          <w:rFonts w:ascii="Arial" w:eastAsia="MS Mincho" w:hAnsi="Arial"/>
          <w:b/>
          <w:bCs/>
          <w:sz w:val="32"/>
          <w:szCs w:val="32"/>
        </w:rPr>
      </w:pPr>
    </w:p>
    <w:p w:rsidR="004F0F7B" w:rsidRPr="003D2A15" w:rsidRDefault="004F0F7B" w:rsidP="00504BDA">
      <w:pPr>
        <w:pStyle w:val="Header"/>
        <w:tabs>
          <w:tab w:val="left" w:pos="708"/>
        </w:tabs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3D2A15">
        <w:rPr>
          <w:rFonts w:ascii="Arial" w:eastAsia="MS Mincho" w:hAnsi="Arial" w:cs="Arial"/>
          <w:b/>
          <w:bCs/>
          <w:sz w:val="32"/>
          <w:szCs w:val="32"/>
        </w:rPr>
        <w:t>Постановление</w:t>
      </w:r>
    </w:p>
    <w:p w:rsidR="004F0F7B" w:rsidRPr="003D2A15" w:rsidRDefault="004F0F7B" w:rsidP="00504BD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F0F7B" w:rsidRPr="00D921DF" w:rsidRDefault="004F0F7B" w:rsidP="00504BDA">
      <w:pPr>
        <w:jc w:val="center"/>
        <w:rPr>
          <w:rFonts w:ascii="Arial" w:hAnsi="Arial" w:cs="Arial"/>
          <w:sz w:val="28"/>
          <w:szCs w:val="28"/>
          <w:u w:val="single"/>
        </w:rPr>
      </w:pPr>
      <w:r w:rsidRPr="00B06764">
        <w:rPr>
          <w:rFonts w:ascii="Arial" w:hAnsi="Arial" w:cs="Arial"/>
          <w:b/>
          <w:bCs/>
          <w:sz w:val="28"/>
          <w:szCs w:val="28"/>
        </w:rPr>
        <w:t>От</w:t>
      </w:r>
      <w:r>
        <w:rPr>
          <w:rFonts w:ascii="Arial" w:hAnsi="Arial" w:cs="Arial"/>
          <w:sz w:val="28"/>
          <w:szCs w:val="28"/>
          <w:u w:val="single"/>
        </w:rPr>
        <w:t>___02.06.2016____</w:t>
      </w:r>
      <w:r w:rsidRPr="00B06764">
        <w:rPr>
          <w:rFonts w:ascii="Arial" w:hAnsi="Arial" w:cs="Arial"/>
          <w:b/>
          <w:bCs/>
          <w:sz w:val="28"/>
          <w:szCs w:val="28"/>
        </w:rPr>
        <w:t>№</w:t>
      </w:r>
      <w:r>
        <w:rPr>
          <w:rFonts w:ascii="Arial" w:hAnsi="Arial" w:cs="Arial"/>
          <w:sz w:val="28"/>
          <w:szCs w:val="28"/>
          <w:u w:val="single"/>
        </w:rPr>
        <w:t>__93-п____</w:t>
      </w:r>
    </w:p>
    <w:tbl>
      <w:tblPr>
        <w:tblW w:w="9747" w:type="dxa"/>
        <w:tblInd w:w="-106" w:type="dxa"/>
        <w:tblLayout w:type="fixed"/>
        <w:tblLook w:val="00A0"/>
      </w:tblPr>
      <w:tblGrid>
        <w:gridCol w:w="9747"/>
      </w:tblGrid>
      <w:tr w:rsidR="004F0F7B" w:rsidRPr="008918FE">
        <w:trPr>
          <w:cantSplit/>
          <w:trHeight w:val="2729"/>
        </w:trPr>
        <w:tc>
          <w:tcPr>
            <w:tcW w:w="9747" w:type="dxa"/>
            <w:vAlign w:val="bottom"/>
          </w:tcPr>
          <w:p w:rsidR="004F0F7B" w:rsidRPr="009437AF" w:rsidRDefault="004F0F7B" w:rsidP="00F66280">
            <w:pPr>
              <w:pStyle w:val="Header"/>
              <w:tabs>
                <w:tab w:val="left" w:pos="176"/>
              </w:tabs>
              <w:ind w:left="34" w:right="33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9437AF">
              <w:rPr>
                <w:rFonts w:ascii="Arial" w:hAnsi="Arial" w:cs="Arial"/>
                <w:b/>
                <w:bCs/>
                <w:sz w:val="32"/>
                <w:szCs w:val="32"/>
              </w:rPr>
              <w:t>Об утверждении административного регламента</w:t>
            </w:r>
          </w:p>
          <w:p w:rsidR="004F0F7B" w:rsidRPr="009437AF" w:rsidRDefault="004F0F7B" w:rsidP="00F66280">
            <w:pPr>
              <w:pStyle w:val="Header"/>
              <w:tabs>
                <w:tab w:val="left" w:pos="176"/>
                <w:tab w:val="right" w:pos="8647"/>
              </w:tabs>
              <w:ind w:left="34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9437AF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по предоставлению 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>государственной</w:t>
            </w:r>
            <w:r w:rsidRPr="009437AF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услуги</w:t>
            </w:r>
          </w:p>
          <w:p w:rsidR="004F0F7B" w:rsidRPr="008918FE" w:rsidRDefault="004F0F7B" w:rsidP="00F66280">
            <w:pPr>
              <w:widowControl w:val="0"/>
              <w:tabs>
                <w:tab w:val="left" w:pos="131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8918FE">
              <w:rPr>
                <w:rFonts w:ascii="Arial" w:hAnsi="Arial" w:cs="Arial"/>
                <w:b/>
                <w:bCs/>
                <w:sz w:val="32"/>
                <w:szCs w:val="32"/>
              </w:rPr>
              <w:t>«Предоставление социальных услуг несовершеннолетним с обеспечением проживания» муниципального казённого учреждения «Социально-реабилитационный центр для несовершеннолетних»</w:t>
            </w:r>
          </w:p>
          <w:p w:rsidR="004F0F7B" w:rsidRPr="007E4C58" w:rsidRDefault="004F0F7B" w:rsidP="00623B4C">
            <w:pPr>
              <w:pStyle w:val="ConsPlusTitle"/>
              <w:jc w:val="center"/>
              <w:outlineLvl w:val="0"/>
              <w:rPr>
                <w:rFonts w:ascii="Arial" w:hAnsi="Arial" w:cs="Arial"/>
                <w:b w:val="0"/>
                <w:bCs w:val="0"/>
              </w:rPr>
            </w:pPr>
          </w:p>
          <w:p w:rsidR="004F0F7B" w:rsidRPr="003D2A15" w:rsidRDefault="004F0F7B" w:rsidP="00623B4C">
            <w:pPr>
              <w:pStyle w:val="ConsPlusTitle"/>
              <w:jc w:val="center"/>
              <w:outlineLvl w:val="0"/>
              <w:rPr>
                <w:rFonts w:ascii="Arial" w:hAnsi="Arial" w:cs="Arial"/>
                <w:b w:val="0"/>
                <w:bCs w:val="0"/>
                <w:sz w:val="32"/>
                <w:szCs w:val="32"/>
              </w:rPr>
            </w:pPr>
          </w:p>
        </w:tc>
      </w:tr>
    </w:tbl>
    <w:p w:rsidR="004F0F7B" w:rsidRPr="00F66280" w:rsidRDefault="004F0F7B" w:rsidP="00504BDA">
      <w:pPr>
        <w:pStyle w:val="ConsPlusNormal"/>
        <w:ind w:firstLine="709"/>
        <w:jc w:val="both"/>
        <w:rPr>
          <w:sz w:val="24"/>
          <w:szCs w:val="24"/>
        </w:rPr>
      </w:pPr>
      <w:r w:rsidRPr="00F66280">
        <w:rPr>
          <w:sz w:val="24"/>
          <w:szCs w:val="24"/>
        </w:rPr>
        <w:t>Во исполнение  Постановления Правительства Российской Федерации от 11.11.2005г. № 679 «О порядке разработки и утверждения административных регламентов исполнения муниципальных функций (предоставления муниципальных услуг)», Постановления Коллегии Администрации Кемеровской области от 10.04.2006г. №91 «Об административной реформе в Кемеровской области в 2006 –  2010   годах», постановления администрации Тяжинского района от 12.10.2009г. № 80-п «Об утверждении Порядка разработки и утверждения административных регламентов оказания муниципальных услуг»:</w:t>
      </w:r>
    </w:p>
    <w:p w:rsidR="004F0F7B" w:rsidRPr="00B06764" w:rsidRDefault="004F0F7B" w:rsidP="00504BDA">
      <w:pPr>
        <w:pStyle w:val="Header"/>
        <w:tabs>
          <w:tab w:val="right" w:pos="602"/>
          <w:tab w:val="left" w:pos="709"/>
        </w:tabs>
        <w:ind w:right="-1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811FA3">
        <w:rPr>
          <w:rFonts w:ascii="Arial" w:hAnsi="Arial" w:cs="Arial"/>
          <w:sz w:val="24"/>
          <w:szCs w:val="24"/>
        </w:rPr>
        <w:t>1. Утвердить административный регламент</w:t>
      </w:r>
      <w:r>
        <w:rPr>
          <w:rFonts w:ascii="Arial" w:hAnsi="Arial" w:cs="Arial"/>
          <w:sz w:val="24"/>
          <w:szCs w:val="24"/>
        </w:rPr>
        <w:t xml:space="preserve"> по</w:t>
      </w:r>
      <w:r w:rsidRPr="00811FA3">
        <w:rPr>
          <w:rFonts w:ascii="Arial" w:hAnsi="Arial" w:cs="Arial"/>
          <w:sz w:val="24"/>
          <w:szCs w:val="24"/>
        </w:rPr>
        <w:t xml:space="preserve"> предо</w:t>
      </w:r>
      <w:r>
        <w:rPr>
          <w:rFonts w:ascii="Arial" w:hAnsi="Arial" w:cs="Arial"/>
          <w:sz w:val="24"/>
          <w:szCs w:val="24"/>
        </w:rPr>
        <w:t>ставлению государственной</w:t>
      </w:r>
      <w:r w:rsidRPr="00811FA3">
        <w:rPr>
          <w:rFonts w:ascii="Arial" w:hAnsi="Arial" w:cs="Arial"/>
          <w:sz w:val="24"/>
          <w:szCs w:val="24"/>
        </w:rPr>
        <w:t xml:space="preserve"> услуги «</w:t>
      </w:r>
      <w:r>
        <w:rPr>
          <w:rFonts w:ascii="Arial" w:hAnsi="Arial" w:cs="Arial"/>
          <w:sz w:val="24"/>
          <w:szCs w:val="24"/>
        </w:rPr>
        <w:t>Предоставление социальных услуг несовершеннолетним с обеспечением проживания</w:t>
      </w:r>
      <w:r w:rsidRPr="00811FA3">
        <w:rPr>
          <w:rFonts w:ascii="Arial" w:hAnsi="Arial" w:cs="Arial"/>
          <w:sz w:val="24"/>
          <w:szCs w:val="24"/>
        </w:rPr>
        <w:t>» муниципального казённого учреждения «Социально-реабилитационны</w:t>
      </w:r>
      <w:r>
        <w:rPr>
          <w:rFonts w:ascii="Arial" w:hAnsi="Arial" w:cs="Arial"/>
          <w:sz w:val="24"/>
          <w:szCs w:val="24"/>
        </w:rPr>
        <w:t>й центр для несовершеннолетних». (Приложение № 1)</w:t>
      </w:r>
    </w:p>
    <w:p w:rsidR="004F0F7B" w:rsidRDefault="004F0F7B" w:rsidP="00504BDA">
      <w:pPr>
        <w:pStyle w:val="ConsPlusNormal"/>
        <w:tabs>
          <w:tab w:val="left" w:pos="709"/>
        </w:tabs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11FA3">
        <w:rPr>
          <w:sz w:val="24"/>
          <w:szCs w:val="24"/>
        </w:rPr>
        <w:t>2.</w:t>
      </w:r>
      <w:r>
        <w:rPr>
          <w:sz w:val="24"/>
          <w:szCs w:val="24"/>
        </w:rPr>
        <w:t> Считать утратившими силу</w:t>
      </w:r>
      <w:r w:rsidRPr="00811FA3">
        <w:rPr>
          <w:sz w:val="24"/>
          <w:szCs w:val="24"/>
        </w:rPr>
        <w:t xml:space="preserve"> пост</w:t>
      </w:r>
      <w:r>
        <w:rPr>
          <w:sz w:val="24"/>
          <w:szCs w:val="24"/>
        </w:rPr>
        <w:t>ановления</w:t>
      </w:r>
      <w:r w:rsidRPr="00811FA3">
        <w:rPr>
          <w:sz w:val="24"/>
          <w:szCs w:val="24"/>
        </w:rPr>
        <w:t xml:space="preserve"> администрации Тяжинского муниципально</w:t>
      </w:r>
      <w:r>
        <w:rPr>
          <w:sz w:val="24"/>
          <w:szCs w:val="24"/>
        </w:rPr>
        <w:t xml:space="preserve">го района Кемеровской области: </w:t>
      </w:r>
    </w:p>
    <w:p w:rsidR="004F0F7B" w:rsidRDefault="004F0F7B" w:rsidP="00504BDA">
      <w:pPr>
        <w:pStyle w:val="ConsPlusNormal"/>
        <w:tabs>
          <w:tab w:val="left" w:pos="709"/>
        </w:tabs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- 10</w:t>
      </w:r>
      <w:r w:rsidRPr="00811FA3">
        <w:rPr>
          <w:sz w:val="24"/>
          <w:szCs w:val="24"/>
        </w:rPr>
        <w:t>.</w:t>
      </w:r>
      <w:r>
        <w:rPr>
          <w:sz w:val="24"/>
          <w:szCs w:val="24"/>
        </w:rPr>
        <w:t>06</w:t>
      </w:r>
      <w:r w:rsidRPr="00811FA3">
        <w:rPr>
          <w:sz w:val="24"/>
          <w:szCs w:val="24"/>
        </w:rPr>
        <w:t>.201</w:t>
      </w:r>
      <w:r>
        <w:rPr>
          <w:sz w:val="24"/>
          <w:szCs w:val="24"/>
        </w:rPr>
        <w:t>5</w:t>
      </w:r>
      <w:r w:rsidRPr="00811FA3">
        <w:rPr>
          <w:sz w:val="24"/>
          <w:szCs w:val="24"/>
        </w:rPr>
        <w:t>г. №</w:t>
      </w:r>
      <w:r>
        <w:rPr>
          <w:sz w:val="24"/>
          <w:szCs w:val="24"/>
        </w:rPr>
        <w:t>8</w:t>
      </w:r>
      <w:r w:rsidRPr="00811FA3">
        <w:rPr>
          <w:sz w:val="24"/>
          <w:szCs w:val="24"/>
        </w:rPr>
        <w:t xml:space="preserve">5-п </w:t>
      </w:r>
      <w:r>
        <w:rPr>
          <w:sz w:val="24"/>
          <w:szCs w:val="24"/>
        </w:rPr>
        <w:t>«</w:t>
      </w:r>
      <w:r w:rsidRPr="00811FA3">
        <w:rPr>
          <w:sz w:val="24"/>
          <w:szCs w:val="24"/>
        </w:rPr>
        <w:t>Об утверждении административного регламе</w:t>
      </w:r>
      <w:r>
        <w:rPr>
          <w:sz w:val="24"/>
          <w:szCs w:val="24"/>
        </w:rPr>
        <w:t>нта предоставления государственной</w:t>
      </w:r>
      <w:r w:rsidRPr="00811FA3">
        <w:rPr>
          <w:sz w:val="24"/>
          <w:szCs w:val="24"/>
        </w:rPr>
        <w:t xml:space="preserve"> услуги «</w:t>
      </w:r>
      <w:r w:rsidRPr="0091731B">
        <w:rPr>
          <w:sz w:val="24"/>
          <w:szCs w:val="24"/>
        </w:rPr>
        <w:t xml:space="preserve">Организация отдыха и </w:t>
      </w:r>
      <w:r>
        <w:rPr>
          <w:sz w:val="24"/>
          <w:szCs w:val="24"/>
        </w:rPr>
        <w:t>социальной реабилитации детей-инвалидов и детей с ограниченными возможностями здоровья,</w:t>
      </w:r>
      <w:r w:rsidRPr="0091731B">
        <w:rPr>
          <w:sz w:val="24"/>
          <w:szCs w:val="24"/>
        </w:rPr>
        <w:t xml:space="preserve"> находящихся в трудной жизненной ситуации</w:t>
      </w:r>
      <w:r w:rsidRPr="00811FA3">
        <w:rPr>
          <w:sz w:val="24"/>
          <w:szCs w:val="24"/>
        </w:rPr>
        <w:t>» муниципального казённого учреждения «Социально-реабилитационны</w:t>
      </w:r>
      <w:r>
        <w:rPr>
          <w:sz w:val="24"/>
          <w:szCs w:val="24"/>
        </w:rPr>
        <w:t>й центр для несовершеннолетних».</w:t>
      </w:r>
    </w:p>
    <w:p w:rsidR="004F0F7B" w:rsidRDefault="004F0F7B" w:rsidP="00504BDA">
      <w:pPr>
        <w:pStyle w:val="ConsPlusNormal"/>
        <w:tabs>
          <w:tab w:val="left" w:pos="709"/>
        </w:tabs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- 10.06.2015г. № 86-п </w:t>
      </w:r>
      <w:r w:rsidRPr="00811FA3">
        <w:rPr>
          <w:sz w:val="24"/>
          <w:szCs w:val="24"/>
        </w:rPr>
        <w:t>«Об утверждении административного регламе</w:t>
      </w:r>
      <w:r>
        <w:rPr>
          <w:sz w:val="24"/>
          <w:szCs w:val="24"/>
        </w:rPr>
        <w:t>нта предоставления государственной</w:t>
      </w:r>
      <w:r w:rsidRPr="00811FA3">
        <w:rPr>
          <w:sz w:val="24"/>
          <w:szCs w:val="24"/>
        </w:rPr>
        <w:t xml:space="preserve"> услуги</w:t>
      </w:r>
      <w:r>
        <w:rPr>
          <w:sz w:val="24"/>
          <w:szCs w:val="24"/>
        </w:rPr>
        <w:t xml:space="preserve"> </w:t>
      </w:r>
      <w:r w:rsidRPr="00A06C33">
        <w:rPr>
          <w:sz w:val="24"/>
          <w:szCs w:val="24"/>
        </w:rPr>
        <w:t>«Организация временного проживания, социальной реабилитации, отдыха несовершеннолетних, находящихся в социально опасном положении и трудной жизненной ситуации»</w:t>
      </w:r>
      <w:r>
        <w:rPr>
          <w:sz w:val="24"/>
          <w:szCs w:val="24"/>
        </w:rPr>
        <w:t xml:space="preserve"> </w:t>
      </w:r>
      <w:r w:rsidRPr="00A06C33">
        <w:rPr>
          <w:sz w:val="24"/>
          <w:szCs w:val="24"/>
        </w:rPr>
        <w:t>муниципального казённого учреждения «Социально-реабилитационный центр для несовершеннолетних».</w:t>
      </w:r>
    </w:p>
    <w:p w:rsidR="004F0F7B" w:rsidRPr="00B00B3C" w:rsidRDefault="004F0F7B" w:rsidP="00623B4C">
      <w:pPr>
        <w:pStyle w:val="ConsPlusNormal"/>
        <w:tabs>
          <w:tab w:val="left" w:pos="709"/>
        </w:tabs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- 10.06.2015г. № 87-п «Об утверждении административного регламента по предоставлению государственной услуги «Оказание социальной реабилитации, отдыха детей с различными формами и степенью социальной дезаптации, находящихся в трудной жизненной ситуации, в группе дневного пребывания» </w:t>
      </w:r>
      <w:r w:rsidRPr="00811FA3">
        <w:rPr>
          <w:sz w:val="24"/>
          <w:szCs w:val="24"/>
        </w:rPr>
        <w:t>муниципального казённого учреждения «Социально-реабилитационны</w:t>
      </w:r>
      <w:r>
        <w:rPr>
          <w:sz w:val="24"/>
          <w:szCs w:val="24"/>
        </w:rPr>
        <w:t>й центр для несовершеннолетних».</w:t>
      </w:r>
    </w:p>
    <w:p w:rsidR="004F0F7B" w:rsidRDefault="004F0F7B" w:rsidP="00504BDA">
      <w:pPr>
        <w:pStyle w:val="ConsPlusNormal"/>
        <w:tabs>
          <w:tab w:val="left" w:pos="709"/>
        </w:tabs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- 10.06.2015г. № 88-п </w:t>
      </w:r>
      <w:r w:rsidRPr="00811FA3">
        <w:rPr>
          <w:sz w:val="24"/>
          <w:szCs w:val="24"/>
        </w:rPr>
        <w:t>«Об утверждении административного регламента предоставления муниципальной услуги</w:t>
      </w:r>
      <w:r>
        <w:rPr>
          <w:sz w:val="24"/>
          <w:szCs w:val="24"/>
        </w:rPr>
        <w:t xml:space="preserve"> </w:t>
      </w:r>
      <w:r w:rsidRPr="00811FA3">
        <w:rPr>
          <w:sz w:val="24"/>
          <w:szCs w:val="24"/>
        </w:rPr>
        <w:t>«Оказание малоимущим гражданам муниципальной социальной помощи» муниципального казённого учреждения «Социально-реабилитационны</w:t>
      </w:r>
      <w:r>
        <w:rPr>
          <w:sz w:val="24"/>
          <w:szCs w:val="24"/>
        </w:rPr>
        <w:t>й центр для несовершеннолетних».</w:t>
      </w:r>
    </w:p>
    <w:p w:rsidR="004F0F7B" w:rsidRPr="00811FA3" w:rsidRDefault="004F0F7B" w:rsidP="00504BDA">
      <w:pPr>
        <w:pStyle w:val="NoSpacing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811FA3">
        <w:rPr>
          <w:rFonts w:ascii="Arial" w:hAnsi="Arial" w:cs="Arial"/>
          <w:sz w:val="24"/>
          <w:szCs w:val="24"/>
        </w:rPr>
        <w:t xml:space="preserve">          3.</w:t>
      </w:r>
      <w:r>
        <w:rPr>
          <w:rFonts w:ascii="Arial" w:hAnsi="Arial" w:cs="Arial"/>
          <w:sz w:val="24"/>
          <w:szCs w:val="24"/>
        </w:rPr>
        <w:t> </w:t>
      </w:r>
      <w:r w:rsidRPr="00811FA3">
        <w:rPr>
          <w:rFonts w:ascii="Arial" w:hAnsi="Arial" w:cs="Arial"/>
          <w:sz w:val="24"/>
          <w:szCs w:val="24"/>
        </w:rPr>
        <w:t xml:space="preserve">Настоящее постановление подлежит размещению на официальном сайте администрации Тяжинского муниципального района. </w:t>
      </w:r>
    </w:p>
    <w:p w:rsidR="004F0F7B" w:rsidRDefault="004F0F7B" w:rsidP="00623B4C">
      <w:pPr>
        <w:tabs>
          <w:tab w:val="left" w:pos="709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         </w:t>
      </w:r>
      <w:r w:rsidRPr="004E41BD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</w:t>
      </w:r>
      <w:r w:rsidRPr="00B06764">
        <w:rPr>
          <w:rFonts w:ascii="Arial" w:hAnsi="Arial" w:cs="Arial"/>
          <w:sz w:val="24"/>
          <w:szCs w:val="24"/>
        </w:rPr>
        <w:t>Постановление вступает в силу с момента подписания.</w:t>
      </w:r>
    </w:p>
    <w:p w:rsidR="004F0F7B" w:rsidRPr="00811FA3" w:rsidRDefault="004F0F7B" w:rsidP="00623B4C">
      <w:pPr>
        <w:tabs>
          <w:tab w:val="left" w:pos="709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5. </w:t>
      </w:r>
      <w:r w:rsidRPr="00811FA3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 на заместителя главы Тяжинского</w:t>
      </w:r>
      <w:r>
        <w:rPr>
          <w:rFonts w:ascii="Arial" w:hAnsi="Arial" w:cs="Arial"/>
          <w:sz w:val="24"/>
          <w:szCs w:val="24"/>
        </w:rPr>
        <w:t xml:space="preserve"> муниципального</w:t>
      </w:r>
      <w:r w:rsidRPr="00811FA3">
        <w:rPr>
          <w:rFonts w:ascii="Arial" w:hAnsi="Arial" w:cs="Arial"/>
          <w:sz w:val="24"/>
          <w:szCs w:val="24"/>
        </w:rPr>
        <w:t xml:space="preserve"> района по со</w:t>
      </w:r>
      <w:r>
        <w:rPr>
          <w:rFonts w:ascii="Arial" w:hAnsi="Arial" w:cs="Arial"/>
          <w:sz w:val="24"/>
          <w:szCs w:val="24"/>
        </w:rPr>
        <w:t>циальным вопросам О.В. Коновалову.</w:t>
      </w:r>
    </w:p>
    <w:p w:rsidR="004F0F7B" w:rsidRPr="00811FA3" w:rsidRDefault="004F0F7B" w:rsidP="00504BDA">
      <w:pPr>
        <w:tabs>
          <w:tab w:val="left" w:pos="851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F0F7B" w:rsidRPr="00811FA3" w:rsidRDefault="004F0F7B" w:rsidP="00504BDA">
      <w:pPr>
        <w:tabs>
          <w:tab w:val="left" w:pos="851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F0F7B" w:rsidRPr="00811FA3" w:rsidRDefault="004F0F7B" w:rsidP="00504BDA">
      <w:pPr>
        <w:pStyle w:val="Header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И.о. главы</w:t>
      </w:r>
      <w:r w:rsidRPr="00811FA3">
        <w:rPr>
          <w:rFonts w:ascii="Arial" w:hAnsi="Arial" w:cs="Arial"/>
          <w:b/>
          <w:bCs/>
          <w:sz w:val="24"/>
          <w:szCs w:val="24"/>
        </w:rPr>
        <w:t xml:space="preserve"> Тяжинского</w:t>
      </w:r>
    </w:p>
    <w:p w:rsidR="004F0F7B" w:rsidRPr="004B2F59" w:rsidRDefault="004F0F7B" w:rsidP="00504BDA">
      <w:pPr>
        <w:pStyle w:val="Header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  <w:r w:rsidRPr="00811FA3">
        <w:rPr>
          <w:rFonts w:ascii="Arial" w:hAnsi="Arial" w:cs="Arial"/>
          <w:b/>
          <w:bCs/>
          <w:sz w:val="24"/>
          <w:szCs w:val="24"/>
        </w:rPr>
        <w:t xml:space="preserve">муниципального района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А.В. Барков</w:t>
      </w:r>
    </w:p>
    <w:p w:rsidR="004F0F7B" w:rsidRPr="00811FA3" w:rsidRDefault="004F0F7B" w:rsidP="00504BDA">
      <w:pPr>
        <w:pStyle w:val="Header"/>
        <w:tabs>
          <w:tab w:val="left" w:pos="708"/>
        </w:tabs>
        <w:rPr>
          <w:rFonts w:ascii="Arial" w:hAnsi="Arial" w:cs="Arial"/>
          <w:sz w:val="24"/>
          <w:szCs w:val="24"/>
        </w:rPr>
      </w:pPr>
    </w:p>
    <w:p w:rsidR="004F0F7B" w:rsidRPr="00F66280" w:rsidRDefault="004F0F7B" w:rsidP="00504BDA">
      <w:pPr>
        <w:pStyle w:val="Header"/>
        <w:tabs>
          <w:tab w:val="left" w:pos="708"/>
        </w:tabs>
        <w:rPr>
          <w:rFonts w:ascii="Arial" w:hAnsi="Arial" w:cs="Arial"/>
          <w:sz w:val="18"/>
          <w:szCs w:val="18"/>
        </w:rPr>
      </w:pPr>
      <w:r w:rsidRPr="00F66280">
        <w:rPr>
          <w:rFonts w:ascii="Arial" w:hAnsi="Arial" w:cs="Arial"/>
          <w:sz w:val="18"/>
          <w:szCs w:val="18"/>
        </w:rPr>
        <w:t>Исп. Саватейкина О.Н.</w:t>
      </w:r>
    </w:p>
    <w:p w:rsidR="004F0F7B" w:rsidRPr="00F66280" w:rsidRDefault="004F0F7B" w:rsidP="00504BDA">
      <w:pPr>
        <w:pStyle w:val="Header"/>
        <w:tabs>
          <w:tab w:val="left" w:pos="708"/>
        </w:tabs>
        <w:rPr>
          <w:rFonts w:ascii="Arial" w:hAnsi="Arial" w:cs="Arial"/>
          <w:sz w:val="18"/>
          <w:szCs w:val="18"/>
        </w:rPr>
      </w:pPr>
      <w:r w:rsidRPr="00F66280">
        <w:rPr>
          <w:rFonts w:ascii="Arial" w:hAnsi="Arial" w:cs="Arial"/>
          <w:sz w:val="18"/>
          <w:szCs w:val="18"/>
        </w:rPr>
        <w:t>27005</w:t>
      </w:r>
    </w:p>
    <w:p w:rsidR="004F0F7B" w:rsidRPr="00F66280" w:rsidRDefault="004F0F7B" w:rsidP="00504BDA">
      <w:pPr>
        <w:pStyle w:val="Header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9A4A5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Pr="00C574CE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74CE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4F0F7B" w:rsidRPr="00C574CE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74CE">
        <w:rPr>
          <w:rFonts w:ascii="Times New Roman" w:hAnsi="Times New Roman" w:cs="Times New Roman"/>
          <w:sz w:val="28"/>
          <w:szCs w:val="28"/>
        </w:rPr>
        <w:t xml:space="preserve">к постановлению главы </w:t>
      </w:r>
    </w:p>
    <w:p w:rsidR="004F0F7B" w:rsidRPr="00C574CE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74CE">
        <w:rPr>
          <w:rFonts w:ascii="Times New Roman" w:hAnsi="Times New Roman" w:cs="Times New Roman"/>
          <w:sz w:val="28"/>
          <w:szCs w:val="28"/>
        </w:rPr>
        <w:t>Тяжинского  муниципального района</w:t>
      </w:r>
    </w:p>
    <w:p w:rsidR="004F0F7B" w:rsidRPr="00C574CE" w:rsidRDefault="004F0F7B" w:rsidP="00C574C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74CE">
        <w:rPr>
          <w:rFonts w:ascii="Times New Roman" w:hAnsi="Times New Roman" w:cs="Times New Roman"/>
          <w:sz w:val="28"/>
          <w:szCs w:val="28"/>
        </w:rPr>
        <w:t>от «____»</w:t>
      </w:r>
      <w:r>
        <w:rPr>
          <w:rFonts w:ascii="Times New Roman" w:hAnsi="Times New Roman" w:cs="Times New Roman"/>
          <w:sz w:val="28"/>
          <w:szCs w:val="28"/>
        </w:rPr>
        <w:t xml:space="preserve"> ______________</w:t>
      </w:r>
      <w:r w:rsidRPr="00C574CE">
        <w:rPr>
          <w:rFonts w:ascii="Times New Roman" w:hAnsi="Times New Roman" w:cs="Times New Roman"/>
          <w:sz w:val="28"/>
          <w:szCs w:val="28"/>
        </w:rPr>
        <w:t xml:space="preserve"> № ______</w:t>
      </w:r>
    </w:p>
    <w:p w:rsidR="004F0F7B" w:rsidRDefault="004F0F7B" w:rsidP="00915F9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0F7B" w:rsidRDefault="004F0F7B" w:rsidP="00915F9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5F9D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Административный регламент </w:t>
      </w:r>
    </w:p>
    <w:p w:rsidR="004F0F7B" w:rsidRDefault="004F0F7B" w:rsidP="00915F9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5F9D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государственной услуги муниципального казенного учреждения </w:t>
      </w:r>
    </w:p>
    <w:p w:rsidR="004F0F7B" w:rsidRDefault="004F0F7B" w:rsidP="00915F9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5F9D">
        <w:rPr>
          <w:rFonts w:ascii="Times New Roman" w:hAnsi="Times New Roman" w:cs="Times New Roman"/>
          <w:b/>
          <w:bCs/>
          <w:sz w:val="28"/>
          <w:szCs w:val="28"/>
        </w:rPr>
        <w:t xml:space="preserve">«Социально-реабилитационный центр для </w:t>
      </w:r>
      <w:bookmarkStart w:id="0" w:name="_GoBack"/>
      <w:bookmarkEnd w:id="0"/>
      <w:r w:rsidRPr="00915F9D">
        <w:rPr>
          <w:rFonts w:ascii="Times New Roman" w:hAnsi="Times New Roman" w:cs="Times New Roman"/>
          <w:b/>
          <w:bCs/>
          <w:sz w:val="28"/>
          <w:szCs w:val="28"/>
        </w:rPr>
        <w:t xml:space="preserve">несовершеннолетних» </w:t>
      </w:r>
      <w:r>
        <w:rPr>
          <w:rFonts w:ascii="Times New Roman" w:hAnsi="Times New Roman" w:cs="Times New Roman"/>
          <w:b/>
          <w:bCs/>
          <w:sz w:val="28"/>
          <w:szCs w:val="28"/>
        </w:rPr>
        <w:t>«П</w:t>
      </w:r>
      <w:r w:rsidRPr="00915F9D">
        <w:rPr>
          <w:rFonts w:ascii="Times New Roman" w:hAnsi="Times New Roman" w:cs="Times New Roman"/>
          <w:b/>
          <w:bCs/>
          <w:sz w:val="28"/>
          <w:szCs w:val="28"/>
        </w:rPr>
        <w:t>редоставлени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915F9D">
        <w:rPr>
          <w:rFonts w:ascii="Times New Roman" w:hAnsi="Times New Roman" w:cs="Times New Roman"/>
          <w:b/>
          <w:bCs/>
          <w:sz w:val="28"/>
          <w:szCs w:val="28"/>
        </w:rPr>
        <w:t xml:space="preserve"> социальных услуг несовершеннолетним</w:t>
      </w:r>
    </w:p>
    <w:p w:rsidR="004F0F7B" w:rsidRPr="00915F9D" w:rsidRDefault="004F0F7B" w:rsidP="00915F9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5F9D">
        <w:rPr>
          <w:rFonts w:ascii="Times New Roman" w:hAnsi="Times New Roman" w:cs="Times New Roman"/>
          <w:b/>
          <w:bCs/>
          <w:sz w:val="28"/>
          <w:szCs w:val="28"/>
        </w:rPr>
        <w:t>с обеспечением проживания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F0F7B" w:rsidRDefault="004F0F7B" w:rsidP="0047186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0F7B" w:rsidRPr="001B7603" w:rsidRDefault="004F0F7B" w:rsidP="0047186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7603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559">
        <w:rPr>
          <w:rFonts w:ascii="Times New Roman" w:hAnsi="Times New Roman" w:cs="Times New Roman"/>
          <w:sz w:val="28"/>
          <w:szCs w:val="28"/>
        </w:rPr>
        <w:t>1.1. Предмет регулирования регламента: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муниципального казенного учреждения «Социально-реабилитационный центр для несовершеннолетних» по предоставлению государственной услуги </w:t>
      </w:r>
      <w:r w:rsidRPr="00650DB8">
        <w:rPr>
          <w:rFonts w:ascii="Times New Roman" w:hAnsi="Times New Roman" w:cs="Times New Roman"/>
          <w:sz w:val="28"/>
          <w:szCs w:val="28"/>
        </w:rPr>
        <w:t>«Предоставление социальных услуг несовершеннолетним с обеспечением проживания»</w:t>
      </w:r>
      <w:r>
        <w:rPr>
          <w:rFonts w:ascii="Times New Roman" w:hAnsi="Times New Roman" w:cs="Times New Roman"/>
          <w:sz w:val="28"/>
          <w:szCs w:val="28"/>
        </w:rPr>
        <w:t xml:space="preserve"> (далее - административный регламент) разработан в целях повышения качества и доступности предоставления государственной услуги </w:t>
      </w:r>
      <w:r w:rsidRPr="00C450CF">
        <w:rPr>
          <w:rFonts w:ascii="Times New Roman" w:hAnsi="Times New Roman" w:cs="Times New Roman"/>
          <w:sz w:val="28"/>
          <w:szCs w:val="28"/>
        </w:rPr>
        <w:t>«Предоставление социальных услуг несовершеннолетним с обеспечением проживания»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46CF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46C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46CF">
        <w:rPr>
          <w:rFonts w:ascii="Times New Roman" w:hAnsi="Times New Roman" w:cs="Times New Roman"/>
          <w:sz w:val="28"/>
          <w:szCs w:val="28"/>
        </w:rPr>
        <w:t>государственная услуга)</w:t>
      </w:r>
      <w:r>
        <w:rPr>
          <w:rFonts w:ascii="Times New Roman" w:hAnsi="Times New Roman" w:cs="Times New Roman"/>
          <w:sz w:val="28"/>
          <w:szCs w:val="28"/>
        </w:rPr>
        <w:t xml:space="preserve">, создания комфортных условий для получателей государственной услуги, определяет сроки и последовательность действий (далее - административных процедур) при осуществлении полномочий по предоставлению государственной услуги. </w:t>
      </w:r>
    </w:p>
    <w:p w:rsidR="004F0F7B" w:rsidRDefault="004F0F7B" w:rsidP="002115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559"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>Государственная у</w:t>
      </w:r>
      <w:r w:rsidRPr="00211559">
        <w:rPr>
          <w:rFonts w:ascii="Times New Roman" w:hAnsi="Times New Roman" w:cs="Times New Roman"/>
          <w:sz w:val="28"/>
          <w:szCs w:val="28"/>
        </w:rPr>
        <w:t>слуга «Предоставление социальных услуг несовершеннолетним с обеспечением проживания» </w:t>
      </w:r>
      <w:r w:rsidRPr="001B7603">
        <w:rPr>
          <w:rFonts w:ascii="Times New Roman" w:hAnsi="Times New Roman" w:cs="Times New Roman"/>
          <w:sz w:val="28"/>
          <w:szCs w:val="28"/>
        </w:rPr>
        <w:t xml:space="preserve">предоставляется  муниципальным </w:t>
      </w:r>
      <w:r>
        <w:rPr>
          <w:rFonts w:ascii="Times New Roman" w:hAnsi="Times New Roman" w:cs="Times New Roman"/>
          <w:sz w:val="28"/>
          <w:szCs w:val="28"/>
        </w:rPr>
        <w:t>казенным</w:t>
      </w:r>
      <w:r w:rsidRPr="001B7603">
        <w:rPr>
          <w:rFonts w:ascii="Times New Roman" w:hAnsi="Times New Roman" w:cs="Times New Roman"/>
          <w:sz w:val="28"/>
          <w:szCs w:val="28"/>
        </w:rPr>
        <w:t xml:space="preserve"> учреждением </w:t>
      </w:r>
      <w:r w:rsidRPr="00E9339C">
        <w:rPr>
          <w:rFonts w:ascii="Times New Roman" w:hAnsi="Times New Roman" w:cs="Times New Roman"/>
          <w:sz w:val="28"/>
          <w:szCs w:val="28"/>
        </w:rPr>
        <w:t xml:space="preserve">«Социально-реабилитационный центр для несовершеннолетних» </w:t>
      </w:r>
      <w:r w:rsidRPr="001B7603">
        <w:rPr>
          <w:rFonts w:ascii="Times New Roman" w:hAnsi="Times New Roman" w:cs="Times New Roman"/>
          <w:sz w:val="28"/>
          <w:szCs w:val="28"/>
        </w:rPr>
        <w:t>(далее – Учреждение)</w:t>
      </w:r>
      <w:r>
        <w:rPr>
          <w:rFonts w:ascii="Times New Roman" w:hAnsi="Times New Roman" w:cs="Times New Roman"/>
          <w:sz w:val="28"/>
          <w:szCs w:val="28"/>
        </w:rPr>
        <w:t xml:space="preserve"> с целью:</w:t>
      </w:r>
    </w:p>
    <w:p w:rsidR="004F0F7B" w:rsidRPr="00211559" w:rsidRDefault="004F0F7B" w:rsidP="002115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559">
        <w:rPr>
          <w:rFonts w:ascii="Times New Roman" w:hAnsi="Times New Roman" w:cs="Times New Roman"/>
          <w:sz w:val="28"/>
          <w:szCs w:val="28"/>
        </w:rPr>
        <w:t>•</w:t>
      </w:r>
      <w:r w:rsidRPr="00211559">
        <w:rPr>
          <w:rFonts w:ascii="Times New Roman" w:hAnsi="Times New Roman" w:cs="Times New Roman"/>
          <w:sz w:val="28"/>
          <w:szCs w:val="28"/>
        </w:rPr>
        <w:tab/>
        <w:t>обеспечения временного проживания несовершеннолетних, оказавшихся в социально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11559">
        <w:rPr>
          <w:rFonts w:ascii="Times New Roman" w:hAnsi="Times New Roman" w:cs="Times New Roman"/>
          <w:sz w:val="28"/>
          <w:szCs w:val="28"/>
        </w:rPr>
        <w:t>опасном положении и трудной жизненной ситуации;</w:t>
      </w:r>
    </w:p>
    <w:p w:rsidR="004F0F7B" w:rsidRPr="00211559" w:rsidRDefault="004F0F7B" w:rsidP="002115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559">
        <w:rPr>
          <w:rFonts w:ascii="Times New Roman" w:hAnsi="Times New Roman" w:cs="Times New Roman"/>
          <w:sz w:val="28"/>
          <w:szCs w:val="28"/>
        </w:rPr>
        <w:t>•</w:t>
      </w:r>
      <w:r w:rsidRPr="00211559">
        <w:rPr>
          <w:rFonts w:ascii="Times New Roman" w:hAnsi="Times New Roman" w:cs="Times New Roman"/>
          <w:sz w:val="28"/>
          <w:szCs w:val="28"/>
        </w:rPr>
        <w:tab/>
        <w:t>предупреждения безнадзорности, беспризорности, правонарушений и антиобщественных действий несовершеннолетних, выявления и устранени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11559">
        <w:rPr>
          <w:rFonts w:ascii="Times New Roman" w:hAnsi="Times New Roman" w:cs="Times New Roman"/>
          <w:sz w:val="28"/>
          <w:szCs w:val="28"/>
        </w:rPr>
        <w:t xml:space="preserve"> причин и условий, способствующих этому;</w:t>
      </w:r>
    </w:p>
    <w:p w:rsidR="004F0F7B" w:rsidRPr="00211559" w:rsidRDefault="004F0F7B" w:rsidP="002115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559">
        <w:rPr>
          <w:rFonts w:ascii="Times New Roman" w:hAnsi="Times New Roman" w:cs="Times New Roman"/>
          <w:sz w:val="28"/>
          <w:szCs w:val="28"/>
        </w:rPr>
        <w:t>•</w:t>
      </w:r>
      <w:r w:rsidRPr="00211559">
        <w:rPr>
          <w:rFonts w:ascii="Times New Roman" w:hAnsi="Times New Roman" w:cs="Times New Roman"/>
          <w:sz w:val="28"/>
          <w:szCs w:val="28"/>
        </w:rPr>
        <w:tab/>
        <w:t>обеспечения защиты прав и законных интересов несовершеннолетних;</w:t>
      </w:r>
    </w:p>
    <w:p w:rsidR="004F0F7B" w:rsidRPr="00211559" w:rsidRDefault="004F0F7B" w:rsidP="002115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559">
        <w:rPr>
          <w:rFonts w:ascii="Times New Roman" w:hAnsi="Times New Roman" w:cs="Times New Roman"/>
          <w:sz w:val="28"/>
          <w:szCs w:val="28"/>
        </w:rPr>
        <w:t>•</w:t>
      </w:r>
      <w:r w:rsidRPr="00211559">
        <w:rPr>
          <w:rFonts w:ascii="Times New Roman" w:hAnsi="Times New Roman" w:cs="Times New Roman"/>
          <w:sz w:val="28"/>
          <w:szCs w:val="28"/>
        </w:rPr>
        <w:tab/>
        <w:t xml:space="preserve"> социально-психологической реабилитации несовершеннолетних, находящихся в социально опасном положении и трудной жизненной ситуации; </w:t>
      </w:r>
    </w:p>
    <w:p w:rsidR="004F0F7B" w:rsidRPr="00211559" w:rsidRDefault="004F0F7B" w:rsidP="002115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559">
        <w:rPr>
          <w:rFonts w:ascii="Times New Roman" w:hAnsi="Times New Roman" w:cs="Times New Roman"/>
          <w:sz w:val="28"/>
          <w:szCs w:val="28"/>
        </w:rPr>
        <w:t>•</w:t>
      </w:r>
      <w:r w:rsidRPr="00211559">
        <w:rPr>
          <w:rFonts w:ascii="Times New Roman" w:hAnsi="Times New Roman" w:cs="Times New Roman"/>
          <w:sz w:val="28"/>
          <w:szCs w:val="28"/>
        </w:rPr>
        <w:tab/>
        <w:t xml:space="preserve">разработки и поэтапного выполнения групповых и индивидуальных программ социальной реабилитации несовершеннолетних; </w:t>
      </w:r>
    </w:p>
    <w:p w:rsidR="004F0F7B" w:rsidRPr="00211559" w:rsidRDefault="004F0F7B" w:rsidP="002115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559">
        <w:rPr>
          <w:rFonts w:ascii="Times New Roman" w:hAnsi="Times New Roman" w:cs="Times New Roman"/>
          <w:sz w:val="28"/>
          <w:szCs w:val="28"/>
        </w:rPr>
        <w:t>•</w:t>
      </w:r>
      <w:r w:rsidRPr="00211559">
        <w:rPr>
          <w:rFonts w:ascii="Times New Roman" w:hAnsi="Times New Roman" w:cs="Times New Roman"/>
          <w:sz w:val="28"/>
          <w:szCs w:val="28"/>
        </w:rPr>
        <w:tab/>
        <w:t>оздоровления системы межличностных отношений несовершеннолетних, восстановления их социального статуса в коллективе сверстников и по месту учебы, снятия психотравмирующих ситуаций среди их ближайшего окружения;</w:t>
      </w:r>
    </w:p>
    <w:p w:rsidR="004F0F7B" w:rsidRPr="00211559" w:rsidRDefault="004F0F7B" w:rsidP="002115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559">
        <w:rPr>
          <w:rFonts w:ascii="Times New Roman" w:hAnsi="Times New Roman" w:cs="Times New Roman"/>
          <w:sz w:val="28"/>
          <w:szCs w:val="28"/>
        </w:rPr>
        <w:t>•</w:t>
      </w:r>
      <w:r w:rsidRPr="00211559">
        <w:rPr>
          <w:rFonts w:ascii="Times New Roman" w:hAnsi="Times New Roman" w:cs="Times New Roman"/>
          <w:sz w:val="28"/>
          <w:szCs w:val="28"/>
        </w:rPr>
        <w:tab/>
        <w:t>содействия несовершеннолетним в профессиональной ориентации и получении образования;</w:t>
      </w:r>
    </w:p>
    <w:p w:rsidR="004F0F7B" w:rsidRPr="00FA4298" w:rsidRDefault="004F0F7B" w:rsidP="002115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559">
        <w:rPr>
          <w:rFonts w:ascii="Times New Roman" w:hAnsi="Times New Roman" w:cs="Times New Roman"/>
          <w:sz w:val="28"/>
          <w:szCs w:val="28"/>
        </w:rPr>
        <w:t>•</w:t>
      </w:r>
      <w:r w:rsidRPr="00211559">
        <w:rPr>
          <w:rFonts w:ascii="Times New Roman" w:hAnsi="Times New Roman" w:cs="Times New Roman"/>
          <w:sz w:val="28"/>
          <w:szCs w:val="28"/>
        </w:rPr>
        <w:tab/>
        <w:t>включения несовершеннолетних в разные виды трудовой деятельности, проводимой в учреждении и за ее пределами, с учетом возрастных</w:t>
      </w:r>
      <w:r>
        <w:rPr>
          <w:rFonts w:ascii="Times New Roman" w:hAnsi="Times New Roman" w:cs="Times New Roman"/>
          <w:sz w:val="28"/>
          <w:szCs w:val="28"/>
        </w:rPr>
        <w:t xml:space="preserve"> и физиологических особенностей</w:t>
      </w:r>
      <w:r w:rsidRPr="00FA4298">
        <w:rPr>
          <w:rFonts w:ascii="Times New Roman" w:hAnsi="Times New Roman" w:cs="Times New Roman"/>
          <w:sz w:val="28"/>
          <w:szCs w:val="28"/>
        </w:rPr>
        <w:t>;</w:t>
      </w:r>
    </w:p>
    <w:p w:rsidR="004F0F7B" w:rsidRPr="00211559" w:rsidRDefault="004F0F7B" w:rsidP="002115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559">
        <w:rPr>
          <w:rFonts w:ascii="Times New Roman" w:hAnsi="Times New Roman" w:cs="Times New Roman"/>
          <w:sz w:val="28"/>
          <w:szCs w:val="28"/>
        </w:rPr>
        <w:t>•</w:t>
      </w:r>
      <w:r w:rsidRPr="00211559">
        <w:rPr>
          <w:rFonts w:ascii="Times New Roman" w:hAnsi="Times New Roman" w:cs="Times New Roman"/>
          <w:sz w:val="28"/>
          <w:szCs w:val="28"/>
        </w:rPr>
        <w:tab/>
        <w:t>оказания комплексной медико - социально- психологической помощи;</w:t>
      </w:r>
    </w:p>
    <w:p w:rsidR="004F0F7B" w:rsidRDefault="004F0F7B" w:rsidP="002115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559">
        <w:rPr>
          <w:rFonts w:ascii="Times New Roman" w:hAnsi="Times New Roman" w:cs="Times New Roman"/>
          <w:sz w:val="28"/>
          <w:szCs w:val="28"/>
        </w:rPr>
        <w:t>•</w:t>
      </w:r>
      <w:r w:rsidRPr="00211559">
        <w:rPr>
          <w:rFonts w:ascii="Times New Roman" w:hAnsi="Times New Roman" w:cs="Times New Roman"/>
          <w:sz w:val="28"/>
          <w:szCs w:val="28"/>
        </w:rPr>
        <w:tab/>
        <w:t xml:space="preserve">работы с семьями </w:t>
      </w:r>
      <w:r>
        <w:rPr>
          <w:rFonts w:ascii="Times New Roman" w:hAnsi="Times New Roman" w:cs="Times New Roman"/>
          <w:sz w:val="28"/>
          <w:szCs w:val="28"/>
        </w:rPr>
        <w:t>несовершеннолетних</w:t>
      </w:r>
      <w:r w:rsidRPr="00211559">
        <w:rPr>
          <w:rFonts w:ascii="Times New Roman" w:hAnsi="Times New Roman" w:cs="Times New Roman"/>
          <w:sz w:val="28"/>
          <w:szCs w:val="28"/>
        </w:rPr>
        <w:t>.</w:t>
      </w:r>
    </w:p>
    <w:p w:rsidR="004F0F7B" w:rsidRPr="001B7603" w:rsidRDefault="004F0F7B" w:rsidP="002115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211559">
        <w:rPr>
          <w:rFonts w:ascii="Times New Roman" w:hAnsi="Times New Roman" w:cs="Times New Roman"/>
          <w:sz w:val="28"/>
          <w:szCs w:val="28"/>
        </w:rPr>
        <w:t>.</w:t>
      </w:r>
      <w:r w:rsidRPr="00211559">
        <w:rPr>
          <w:rFonts w:ascii="Times New Roman" w:hAnsi="Times New Roman" w:cs="Times New Roman"/>
          <w:sz w:val="28"/>
          <w:szCs w:val="28"/>
        </w:rPr>
        <w:tab/>
        <w:t xml:space="preserve">Предоставление государственной услуги осуществляется в </w:t>
      </w:r>
      <w:r>
        <w:rPr>
          <w:rFonts w:ascii="Times New Roman" w:hAnsi="Times New Roman" w:cs="Times New Roman"/>
          <w:sz w:val="28"/>
          <w:szCs w:val="28"/>
        </w:rPr>
        <w:t>отделениях</w:t>
      </w:r>
      <w:r w:rsidRPr="00211559">
        <w:rPr>
          <w:rFonts w:ascii="Times New Roman" w:hAnsi="Times New Roman" w:cs="Times New Roman"/>
          <w:sz w:val="28"/>
          <w:szCs w:val="28"/>
        </w:rPr>
        <w:t xml:space="preserve"> для несовершеннолетних, нуждающихся в социальной реабилитации в условиях </w:t>
      </w:r>
      <w:r>
        <w:rPr>
          <w:rFonts w:ascii="Times New Roman" w:hAnsi="Times New Roman" w:cs="Times New Roman"/>
          <w:sz w:val="28"/>
          <w:szCs w:val="28"/>
        </w:rPr>
        <w:t>полу</w:t>
      </w:r>
      <w:r w:rsidRPr="00211559">
        <w:rPr>
          <w:rFonts w:ascii="Times New Roman" w:hAnsi="Times New Roman" w:cs="Times New Roman"/>
          <w:sz w:val="28"/>
          <w:szCs w:val="28"/>
        </w:rPr>
        <w:t>стационара.</w:t>
      </w: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55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11559">
        <w:rPr>
          <w:rFonts w:ascii="Times New Roman" w:hAnsi="Times New Roman" w:cs="Times New Roman"/>
          <w:sz w:val="28"/>
          <w:szCs w:val="28"/>
        </w:rPr>
        <w:t xml:space="preserve">. Получателями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211559">
        <w:rPr>
          <w:rFonts w:ascii="Times New Roman" w:hAnsi="Times New Roman" w:cs="Times New Roman"/>
          <w:sz w:val="28"/>
          <w:szCs w:val="28"/>
        </w:rPr>
        <w:t>услуги являются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2023">
        <w:rPr>
          <w:rFonts w:ascii="Times New Roman" w:hAnsi="Times New Roman" w:cs="Times New Roman"/>
          <w:sz w:val="28"/>
          <w:szCs w:val="28"/>
        </w:rPr>
        <w:t>несовершеннолетние в возрасте от 3 до 18 лет, обратившиеся за помощью самостоятельно, по инициативе родителей (их законных представителей), направленные (поступившие) по другим основаниям в соответствии с законодательством Российской Федерации независимо от места жительства.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7C3DD6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бесплатно.</w:t>
      </w:r>
    </w:p>
    <w:p w:rsidR="004F0F7B" w:rsidRPr="007C3DD6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DD6">
        <w:rPr>
          <w:rFonts w:ascii="Times New Roman" w:hAnsi="Times New Roman" w:cs="Times New Roman"/>
          <w:sz w:val="28"/>
          <w:szCs w:val="28"/>
        </w:rPr>
        <w:t xml:space="preserve">1.6. Требования к порядку информирования 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7C3DD6">
        <w:rPr>
          <w:rFonts w:ascii="Times New Roman" w:hAnsi="Times New Roman" w:cs="Times New Roman"/>
          <w:sz w:val="28"/>
          <w:szCs w:val="28"/>
        </w:rPr>
        <w:t>услуги, в том числе: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60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7603">
        <w:rPr>
          <w:rFonts w:ascii="Times New Roman" w:hAnsi="Times New Roman" w:cs="Times New Roman"/>
          <w:sz w:val="28"/>
          <w:szCs w:val="28"/>
        </w:rPr>
        <w:t>.1.Сведения о месте нахождения учреждения:</w:t>
      </w:r>
    </w:p>
    <w:p w:rsidR="004F0F7B" w:rsidRPr="007C3DD6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DD6">
        <w:rPr>
          <w:rFonts w:ascii="Times New Roman" w:hAnsi="Times New Roman" w:cs="Times New Roman"/>
          <w:sz w:val="28"/>
          <w:szCs w:val="28"/>
        </w:rPr>
        <w:t xml:space="preserve">Наименование учреждения: </w:t>
      </w:r>
      <w:r>
        <w:rPr>
          <w:rFonts w:ascii="Times New Roman" w:hAnsi="Times New Roman" w:cs="Times New Roman"/>
          <w:sz w:val="28"/>
          <w:szCs w:val="28"/>
        </w:rPr>
        <w:t>муниципальное казенное учреждение «Социально – реабилитационный центр для несовершеннолетних»</w:t>
      </w:r>
    </w:p>
    <w:p w:rsidR="004F0F7B" w:rsidRPr="007C3DD6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DD6">
        <w:rPr>
          <w:rFonts w:ascii="Times New Roman" w:hAnsi="Times New Roman" w:cs="Times New Roman"/>
          <w:sz w:val="28"/>
          <w:szCs w:val="28"/>
        </w:rPr>
        <w:t>Юридический адрес: 652240, Российская Федерация, Кемеровская область, Тяжинский  район, пгт Тяжинский,  улица Мичурина, дом 15а.</w:t>
      </w:r>
    </w:p>
    <w:p w:rsidR="004F0F7B" w:rsidRPr="007C3DD6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DD6">
        <w:rPr>
          <w:rFonts w:ascii="Times New Roman" w:hAnsi="Times New Roman" w:cs="Times New Roman"/>
          <w:sz w:val="28"/>
          <w:szCs w:val="28"/>
        </w:rPr>
        <w:t>Фактический адрес: 652240, Российская Федерация, Кемеровская область, Тяжинский  район, пгт Тяжинский,  улица Мичурина, дом 15а.</w:t>
      </w:r>
    </w:p>
    <w:p w:rsidR="004F0F7B" w:rsidRPr="007C3DD6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DD6">
        <w:rPr>
          <w:rFonts w:ascii="Times New Roman" w:hAnsi="Times New Roman" w:cs="Times New Roman"/>
          <w:sz w:val="28"/>
          <w:szCs w:val="28"/>
        </w:rPr>
        <w:t>Факс: 8(38449) 28-4-58</w:t>
      </w:r>
    </w:p>
    <w:p w:rsidR="004F0F7B" w:rsidRPr="007C3DD6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DD6">
        <w:rPr>
          <w:rFonts w:ascii="Times New Roman" w:hAnsi="Times New Roman" w:cs="Times New Roman"/>
          <w:sz w:val="28"/>
          <w:szCs w:val="28"/>
        </w:rPr>
        <w:t>Адрес электронной почты учреждения: </w:t>
      </w:r>
      <w:r w:rsidRPr="007C3DD6">
        <w:rPr>
          <w:rFonts w:ascii="Times New Roman" w:hAnsi="Times New Roman" w:cs="Times New Roman"/>
          <w:sz w:val="28"/>
          <w:szCs w:val="28"/>
          <w:lang w:val="en-US"/>
        </w:rPr>
        <w:t>cscf</w:t>
      </w:r>
      <w:r w:rsidRPr="007C3DD6">
        <w:rPr>
          <w:rFonts w:ascii="Times New Roman" w:hAnsi="Times New Roman" w:cs="Times New Roman"/>
          <w:sz w:val="28"/>
          <w:szCs w:val="28"/>
        </w:rPr>
        <w:t>@</w:t>
      </w:r>
      <w:r w:rsidRPr="007C3DD6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7C3DD6">
        <w:rPr>
          <w:rFonts w:ascii="Times New Roman" w:hAnsi="Times New Roman" w:cs="Times New Roman"/>
          <w:sz w:val="28"/>
          <w:szCs w:val="28"/>
        </w:rPr>
        <w:t>.ru</w:t>
      </w: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DD6">
        <w:rPr>
          <w:rFonts w:ascii="Times New Roman" w:hAnsi="Times New Roman" w:cs="Times New Roman"/>
          <w:sz w:val="28"/>
          <w:szCs w:val="28"/>
        </w:rPr>
        <w:t>Адрес официального сайта учреждения: </w:t>
      </w:r>
      <w:hyperlink r:id="rId8" w:history="1">
        <w:r w:rsidRPr="00E57431">
          <w:rPr>
            <w:rStyle w:val="Hyperlink"/>
            <w:rFonts w:ascii="Times New Roman" w:hAnsi="Times New Roman" w:cs="Times New Roman"/>
            <w:sz w:val="28"/>
            <w:szCs w:val="28"/>
          </w:rPr>
          <w:t>http://crcdn-tiajin.ucoz.ru/</w:t>
        </w:r>
      </w:hyperlink>
    </w:p>
    <w:p w:rsidR="004F0F7B" w:rsidRPr="007C3DD6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DD6">
        <w:rPr>
          <w:rFonts w:ascii="Times New Roman" w:hAnsi="Times New Roman" w:cs="Times New Roman"/>
          <w:sz w:val="28"/>
          <w:szCs w:val="28"/>
        </w:rPr>
        <w:t>Контактные телефоны: 8(38449)28-4-58; 28-7-38; 28-5-26; 28-5-27; 29-0-11</w:t>
      </w:r>
    </w:p>
    <w:p w:rsidR="004F0F7B" w:rsidRPr="007C3DD6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DD6">
        <w:rPr>
          <w:rFonts w:ascii="Times New Roman" w:hAnsi="Times New Roman" w:cs="Times New Roman"/>
          <w:sz w:val="28"/>
          <w:szCs w:val="28"/>
        </w:rPr>
        <w:t>Режим работы: ежедневно с 8.30 до 17.30</w:t>
      </w:r>
      <w:r>
        <w:rPr>
          <w:rFonts w:ascii="Times New Roman" w:hAnsi="Times New Roman" w:cs="Times New Roman"/>
          <w:sz w:val="28"/>
          <w:szCs w:val="28"/>
        </w:rPr>
        <w:t xml:space="preserve">, кроме </w:t>
      </w:r>
      <w:r w:rsidRPr="006128EF">
        <w:rPr>
          <w:rFonts w:ascii="Times New Roman" w:hAnsi="Times New Roman" w:cs="Times New Roman"/>
          <w:sz w:val="28"/>
          <w:szCs w:val="28"/>
        </w:rPr>
        <w:t xml:space="preserve"> суббот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128EF">
        <w:rPr>
          <w:rFonts w:ascii="Times New Roman" w:hAnsi="Times New Roman" w:cs="Times New Roman"/>
          <w:sz w:val="28"/>
          <w:szCs w:val="28"/>
        </w:rPr>
        <w:t>, воскресень</w:t>
      </w:r>
      <w:r>
        <w:rPr>
          <w:rFonts w:ascii="Times New Roman" w:hAnsi="Times New Roman" w:cs="Times New Roman"/>
          <w:sz w:val="28"/>
          <w:szCs w:val="28"/>
        </w:rPr>
        <w:t>я и праздничных дней. Часы обеда с 13.00 до 14.00</w:t>
      </w:r>
    </w:p>
    <w:p w:rsidR="004F0F7B" w:rsidRPr="007C3DD6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DD6">
        <w:rPr>
          <w:rFonts w:ascii="Times New Roman" w:hAnsi="Times New Roman" w:cs="Times New Roman"/>
          <w:sz w:val="28"/>
          <w:szCs w:val="28"/>
        </w:rPr>
        <w:t>Часы приема директора</w:t>
      </w:r>
      <w:r>
        <w:rPr>
          <w:rFonts w:ascii="Times New Roman" w:hAnsi="Times New Roman" w:cs="Times New Roman"/>
          <w:sz w:val="28"/>
          <w:szCs w:val="28"/>
        </w:rPr>
        <w:t xml:space="preserve"> Учреждения, заместителей директора Учреждения</w:t>
      </w:r>
      <w:r w:rsidRPr="007C3DD6">
        <w:rPr>
          <w:rFonts w:ascii="Times New Roman" w:hAnsi="Times New Roman" w:cs="Times New Roman"/>
          <w:sz w:val="28"/>
          <w:szCs w:val="28"/>
        </w:rPr>
        <w:t>: ежедневно с 8.3</w:t>
      </w:r>
      <w:r>
        <w:rPr>
          <w:rFonts w:ascii="Times New Roman" w:hAnsi="Times New Roman" w:cs="Times New Roman"/>
          <w:sz w:val="28"/>
          <w:szCs w:val="28"/>
        </w:rPr>
        <w:t xml:space="preserve">0 до 17.30, </w:t>
      </w:r>
      <w:r w:rsidRPr="00E9409C">
        <w:rPr>
          <w:rFonts w:ascii="Times New Roman" w:hAnsi="Times New Roman" w:cs="Times New Roman"/>
          <w:sz w:val="28"/>
          <w:szCs w:val="28"/>
        </w:rPr>
        <w:t xml:space="preserve">кроме  </w:t>
      </w:r>
      <w:r>
        <w:rPr>
          <w:rFonts w:ascii="Times New Roman" w:hAnsi="Times New Roman" w:cs="Times New Roman"/>
          <w:sz w:val="28"/>
          <w:szCs w:val="28"/>
        </w:rPr>
        <w:t xml:space="preserve">обеденного перерыва с 13.00 до 14.00, </w:t>
      </w:r>
      <w:r w:rsidRPr="00E9409C">
        <w:rPr>
          <w:rFonts w:ascii="Times New Roman" w:hAnsi="Times New Roman" w:cs="Times New Roman"/>
          <w:sz w:val="28"/>
          <w:szCs w:val="28"/>
        </w:rPr>
        <w:t>субботы, воскресенья и праздничных дней</w:t>
      </w:r>
      <w:r w:rsidRPr="007C3DD6">
        <w:rPr>
          <w:rFonts w:ascii="Times New Roman" w:hAnsi="Times New Roman" w:cs="Times New Roman"/>
          <w:sz w:val="28"/>
          <w:szCs w:val="28"/>
        </w:rPr>
        <w:t>.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60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7603">
        <w:rPr>
          <w:rFonts w:ascii="Times New Roman" w:hAnsi="Times New Roman" w:cs="Times New Roman"/>
          <w:sz w:val="28"/>
          <w:szCs w:val="28"/>
        </w:rPr>
        <w:t>.2. Порядок, форма и место размеще</w:t>
      </w:r>
      <w:r>
        <w:rPr>
          <w:rFonts w:ascii="Times New Roman" w:hAnsi="Times New Roman" w:cs="Times New Roman"/>
          <w:sz w:val="28"/>
          <w:szCs w:val="28"/>
        </w:rPr>
        <w:t>ния вышеуказанной информации в У</w:t>
      </w:r>
      <w:r w:rsidRPr="001B7603">
        <w:rPr>
          <w:rFonts w:ascii="Times New Roman" w:hAnsi="Times New Roman" w:cs="Times New Roman"/>
          <w:sz w:val="28"/>
          <w:szCs w:val="28"/>
        </w:rPr>
        <w:t>чреждении:</w:t>
      </w: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F9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учреждения </w:t>
      </w:r>
      <w:hyperlink r:id="rId9" w:history="1">
        <w:r w:rsidRPr="00E57431">
          <w:rPr>
            <w:rStyle w:val="Hyperlink"/>
            <w:rFonts w:ascii="Times New Roman" w:hAnsi="Times New Roman" w:cs="Times New Roman"/>
            <w:sz w:val="28"/>
            <w:szCs w:val="28"/>
          </w:rPr>
          <w:t>http://crcdn-tiajin.ucoz.ru/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информационном стенде учреждения.</w:t>
      </w: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1.6.3. Центральный вход в здание, в котором предоставляется государственная услуга, оборудуется вывеской, содержащей информацию о наименовании, режиме работы Учреждения. </w:t>
      </w:r>
    </w:p>
    <w:p w:rsidR="004F0F7B" w:rsidRPr="001B7603" w:rsidRDefault="004F0F7B" w:rsidP="0047186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7603">
        <w:rPr>
          <w:rFonts w:ascii="Times New Roman" w:hAnsi="Times New Roman" w:cs="Times New Roman"/>
          <w:b/>
          <w:bCs/>
          <w:sz w:val="28"/>
          <w:szCs w:val="28"/>
        </w:rPr>
        <w:t xml:space="preserve">II. Стандарт предоставления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государственной </w:t>
      </w:r>
      <w:r w:rsidRPr="001B7603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DB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C5DB2">
        <w:rPr>
          <w:rFonts w:ascii="Times New Roman" w:hAnsi="Times New Roman" w:cs="Times New Roman"/>
          <w:sz w:val="28"/>
          <w:szCs w:val="28"/>
        </w:rPr>
        <w:t>. Результатом предоставления государственной услуги является:</w:t>
      </w: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решение о признании несовершеннолетнего нуждающимся в социальном обслуживании;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-решение об отказе в социальном обслуживании.</w:t>
      </w:r>
    </w:p>
    <w:p w:rsidR="004F0F7B" w:rsidRPr="004C5DB2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DB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C5DB2">
        <w:rPr>
          <w:rFonts w:ascii="Times New Roman" w:hAnsi="Times New Roman" w:cs="Times New Roman"/>
          <w:sz w:val="28"/>
          <w:szCs w:val="28"/>
        </w:rPr>
        <w:t>.  Сроки предоставления государственной  услуги.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603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1B7603">
        <w:rPr>
          <w:rFonts w:ascii="Times New Roman" w:hAnsi="Times New Roman" w:cs="Times New Roman"/>
          <w:sz w:val="28"/>
          <w:szCs w:val="28"/>
        </w:rPr>
        <w:t>услуги в Учреждении осуществляется ежедневно в течение всего рабочего времени (п.1.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7603">
        <w:rPr>
          <w:rFonts w:ascii="Times New Roman" w:hAnsi="Times New Roman" w:cs="Times New Roman"/>
          <w:sz w:val="28"/>
          <w:szCs w:val="28"/>
        </w:rPr>
        <w:t>.1. настоящего регламента), за исключением выходных и праздничных дней.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60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B7603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1B7603">
        <w:rPr>
          <w:rFonts w:ascii="Times New Roman" w:hAnsi="Times New Roman" w:cs="Times New Roman"/>
          <w:sz w:val="28"/>
          <w:szCs w:val="28"/>
        </w:rPr>
        <w:t>услуги осуществляется в соответствии со следующими нормативно-правовыми актами: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B7603">
        <w:rPr>
          <w:rFonts w:ascii="Times New Roman" w:hAnsi="Times New Roman" w:cs="Times New Roman"/>
          <w:sz w:val="28"/>
          <w:szCs w:val="28"/>
        </w:rPr>
        <w:t>Кон</w:t>
      </w:r>
      <w:r>
        <w:rPr>
          <w:rFonts w:ascii="Times New Roman" w:hAnsi="Times New Roman" w:cs="Times New Roman"/>
          <w:sz w:val="28"/>
          <w:szCs w:val="28"/>
        </w:rPr>
        <w:t>ституцией Российской Федерации</w:t>
      </w:r>
      <w:r w:rsidRPr="001B7603">
        <w:rPr>
          <w:rFonts w:ascii="Times New Roman" w:hAnsi="Times New Roman" w:cs="Times New Roman"/>
          <w:sz w:val="28"/>
          <w:szCs w:val="28"/>
        </w:rPr>
        <w:t>;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B7603">
        <w:rPr>
          <w:rFonts w:ascii="Times New Roman" w:hAnsi="Times New Roman" w:cs="Times New Roman"/>
          <w:sz w:val="28"/>
          <w:szCs w:val="28"/>
        </w:rPr>
        <w:t>Конвенцией о правах ребенка (одобрена Генеральной Ассамблеей ООН 20.11.1989);</w:t>
      </w: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B7603">
        <w:rPr>
          <w:rFonts w:ascii="Times New Roman" w:hAnsi="Times New Roman" w:cs="Times New Roman"/>
          <w:sz w:val="28"/>
          <w:szCs w:val="28"/>
        </w:rPr>
        <w:t>Законом Российской Федерации от 24.07.1998 № 124-ФЗ «Об основных гарантиях прав ребёнка в Российской Федерации»;</w:t>
      </w: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-Федеральным законом Российской Федерации от 24.06.1999г № 120-ФЗ «Об основах системы профилактики безнадзорности и правонарушений несовершеннолетних»;</w:t>
      </w:r>
    </w:p>
    <w:p w:rsidR="004F0F7B" w:rsidRDefault="004F0F7B" w:rsidP="00FA42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t> </w:t>
      </w:r>
      <w:r w:rsidRPr="00E16DA5">
        <w:rPr>
          <w:rFonts w:ascii="Times New Roman" w:hAnsi="Times New Roman" w:cs="Times New Roman"/>
          <w:sz w:val="28"/>
          <w:szCs w:val="28"/>
        </w:rPr>
        <w:t>Федеральным законом 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16D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E16DA5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16DA5">
        <w:rPr>
          <w:rFonts w:ascii="Times New Roman" w:hAnsi="Times New Roman" w:cs="Times New Roman"/>
          <w:sz w:val="28"/>
          <w:szCs w:val="28"/>
        </w:rPr>
        <w:t xml:space="preserve">г № </w:t>
      </w:r>
      <w:r>
        <w:rPr>
          <w:rFonts w:ascii="Times New Roman" w:hAnsi="Times New Roman" w:cs="Times New Roman"/>
          <w:sz w:val="28"/>
          <w:szCs w:val="28"/>
        </w:rPr>
        <w:t>210</w:t>
      </w:r>
      <w:r w:rsidRPr="00E16DA5">
        <w:rPr>
          <w:rFonts w:ascii="Times New Roman" w:hAnsi="Times New Roman" w:cs="Times New Roman"/>
          <w:sz w:val="28"/>
          <w:szCs w:val="28"/>
        </w:rPr>
        <w:t xml:space="preserve">-ФЗ «Об </w:t>
      </w:r>
      <w:r>
        <w:rPr>
          <w:rFonts w:ascii="Times New Roman" w:hAnsi="Times New Roman" w:cs="Times New Roman"/>
          <w:sz w:val="28"/>
          <w:szCs w:val="28"/>
        </w:rPr>
        <w:t>организации предоставления государственных и муниципальных услуг</w:t>
      </w:r>
      <w:r w:rsidRPr="00E16DA5">
        <w:rPr>
          <w:rFonts w:ascii="Times New Roman" w:hAnsi="Times New Roman" w:cs="Times New Roman"/>
          <w:sz w:val="28"/>
          <w:szCs w:val="28"/>
        </w:rPr>
        <w:t>»;</w:t>
      </w:r>
    </w:p>
    <w:p w:rsidR="004F0F7B" w:rsidRDefault="004F0F7B" w:rsidP="00FA42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-Федеральным законом  от 28.12.2013г № 442-ФЗ «Об основах социального обслуживания граждан в Российской Федерации»;</w:t>
      </w:r>
    </w:p>
    <w:p w:rsidR="004F0F7B" w:rsidRPr="001B7603" w:rsidRDefault="004F0F7B" w:rsidP="00BE2C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-Законом Кемеровской области  от 17.01.2005г № 11-ОЗ «О системе профилактики безнадзорности и правонарушений несовершеннолетних в Кемеровской области».</w:t>
      </w:r>
    </w:p>
    <w:p w:rsidR="004F0F7B" w:rsidRPr="00013428" w:rsidRDefault="004F0F7B" w:rsidP="0047186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3428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013428">
        <w:rPr>
          <w:rFonts w:ascii="Times New Roman" w:hAnsi="Times New Roman" w:cs="Times New Roman"/>
          <w:b/>
          <w:bCs/>
          <w:sz w:val="28"/>
          <w:szCs w:val="28"/>
        </w:rPr>
        <w:t>. Порядок предоставления государственной услуги:</w:t>
      </w:r>
    </w:p>
    <w:p w:rsidR="004F0F7B" w:rsidRPr="00013428" w:rsidRDefault="004F0F7B" w:rsidP="00B87B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3428">
        <w:rPr>
          <w:rFonts w:ascii="Times New Roman" w:hAnsi="Times New Roman" w:cs="Times New Roman"/>
          <w:b/>
          <w:bCs/>
          <w:sz w:val="28"/>
          <w:szCs w:val="28"/>
        </w:rPr>
        <w:t>«Предоставление социальных услуг несовершеннолетним с обеспечением проживания»</w:t>
      </w:r>
    </w:p>
    <w:p w:rsidR="004F0F7B" w:rsidRPr="00013428" w:rsidRDefault="004F0F7B" w:rsidP="000134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134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13428">
        <w:rPr>
          <w:rFonts w:ascii="Times New Roman" w:hAnsi="Times New Roman" w:cs="Times New Roman"/>
          <w:sz w:val="28"/>
          <w:szCs w:val="28"/>
        </w:rPr>
        <w:t>. Основания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13428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(или не предоставления) услуги </w:t>
      </w:r>
      <w:r w:rsidRPr="00013428">
        <w:rPr>
          <w:rFonts w:ascii="Times New Roman" w:hAnsi="Times New Roman" w:cs="Times New Roman"/>
          <w:sz w:val="28"/>
          <w:szCs w:val="28"/>
        </w:rPr>
        <w:t>являются:</w:t>
      </w:r>
    </w:p>
    <w:p w:rsidR="004F0F7B" w:rsidRPr="009163BB" w:rsidRDefault="004F0F7B" w:rsidP="002C55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3.1.1.Л</w:t>
      </w:r>
      <w:r w:rsidRPr="0009714A">
        <w:rPr>
          <w:rFonts w:ascii="Times New Roman" w:hAnsi="Times New Roman" w:cs="Times New Roman"/>
          <w:sz w:val="28"/>
          <w:szCs w:val="28"/>
        </w:rPr>
        <w:t>ично</w:t>
      </w:r>
      <w:r>
        <w:rPr>
          <w:rFonts w:ascii="Times New Roman" w:hAnsi="Times New Roman" w:cs="Times New Roman"/>
          <w:sz w:val="28"/>
          <w:szCs w:val="28"/>
        </w:rPr>
        <w:t>е обращение несовершеннолетнего</w:t>
      </w:r>
      <w:r w:rsidRPr="009163BB">
        <w:rPr>
          <w:rFonts w:ascii="Times New Roman" w:hAnsi="Times New Roman" w:cs="Times New Roman"/>
          <w:sz w:val="28"/>
          <w:szCs w:val="28"/>
        </w:rPr>
        <w:t>;</w:t>
      </w:r>
    </w:p>
    <w:p w:rsidR="004F0F7B" w:rsidRDefault="004F0F7B" w:rsidP="002C55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 Заявление родителей несовершеннолетнего или его законных представителей с учетом мнения несовершеннолетнего достигшего возраста 10 лет в следующих случаях:</w:t>
      </w:r>
    </w:p>
    <w:p w:rsidR="004F0F7B" w:rsidRPr="00FA4298" w:rsidRDefault="004F0F7B" w:rsidP="002C55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нахождение несовершеннолетнего в семье в социально – опасном положении</w:t>
      </w:r>
      <w:r w:rsidRPr="00FA4298">
        <w:rPr>
          <w:rFonts w:ascii="Times New Roman" w:hAnsi="Times New Roman" w:cs="Times New Roman"/>
          <w:sz w:val="28"/>
          <w:szCs w:val="28"/>
        </w:rPr>
        <w:t>;</w:t>
      </w:r>
    </w:p>
    <w:p w:rsidR="004F0F7B" w:rsidRPr="002C55D0" w:rsidRDefault="004F0F7B" w:rsidP="002C55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н</w:t>
      </w:r>
      <w:r w:rsidRPr="002C55D0">
        <w:rPr>
          <w:rFonts w:ascii="Times New Roman" w:hAnsi="Times New Roman" w:cs="Times New Roman"/>
          <w:sz w:val="28"/>
          <w:szCs w:val="28"/>
        </w:rPr>
        <w:t xml:space="preserve">аличие ребенка или детей (в том числе находящихся под опекой, попечительством), испытывающих трудности в социальной адаптации. </w:t>
      </w:r>
    </w:p>
    <w:p w:rsidR="004F0F7B" w:rsidRPr="002C55D0" w:rsidRDefault="004F0F7B" w:rsidP="002C55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2C55D0">
        <w:rPr>
          <w:rFonts w:ascii="Times New Roman" w:hAnsi="Times New Roman" w:cs="Times New Roman"/>
          <w:sz w:val="28"/>
          <w:szCs w:val="28"/>
        </w:rPr>
        <w:t>аличие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F0F7B" w:rsidRDefault="004F0F7B" w:rsidP="002C55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2C55D0">
        <w:rPr>
          <w:rFonts w:ascii="Times New Roman" w:hAnsi="Times New Roman" w:cs="Times New Roman"/>
          <w:sz w:val="28"/>
          <w:szCs w:val="28"/>
        </w:rPr>
        <w:t>тсутствие</w:t>
      </w:r>
      <w:r>
        <w:rPr>
          <w:rFonts w:ascii="Times New Roman" w:hAnsi="Times New Roman" w:cs="Times New Roman"/>
          <w:sz w:val="28"/>
          <w:szCs w:val="28"/>
        </w:rPr>
        <w:t xml:space="preserve"> у родителей (законных представителей) несовершеннолетних средств к существованию</w:t>
      </w:r>
      <w:r w:rsidRPr="00FA4298">
        <w:rPr>
          <w:rFonts w:ascii="Times New Roman" w:hAnsi="Times New Roman" w:cs="Times New Roman"/>
          <w:sz w:val="28"/>
          <w:szCs w:val="28"/>
        </w:rPr>
        <w:t>;</w:t>
      </w:r>
    </w:p>
    <w:p w:rsidR="004F0F7B" w:rsidRPr="00A742C5" w:rsidRDefault="004F0F7B" w:rsidP="002C55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в семье трудной жизненной ситуации</w:t>
      </w:r>
      <w:r w:rsidRPr="00A742C5">
        <w:rPr>
          <w:rFonts w:ascii="Times New Roman" w:hAnsi="Times New Roman" w:cs="Times New Roman"/>
          <w:sz w:val="28"/>
          <w:szCs w:val="28"/>
        </w:rPr>
        <w:t>;</w:t>
      </w:r>
    </w:p>
    <w:p w:rsidR="004F0F7B" w:rsidRPr="00D4491C" w:rsidRDefault="004F0F7B" w:rsidP="00D449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4491C">
        <w:rPr>
          <w:rFonts w:ascii="Times New Roman" w:hAnsi="Times New Roman" w:cs="Times New Roman"/>
          <w:sz w:val="28"/>
          <w:szCs w:val="28"/>
        </w:rPr>
        <w:t xml:space="preserve">наличие у </w:t>
      </w:r>
      <w:r>
        <w:rPr>
          <w:rFonts w:ascii="Times New Roman" w:hAnsi="Times New Roman" w:cs="Times New Roman"/>
          <w:sz w:val="28"/>
          <w:szCs w:val="28"/>
        </w:rPr>
        <w:t>несовершеннолетнего</w:t>
      </w:r>
      <w:r w:rsidRPr="00D4491C">
        <w:rPr>
          <w:rFonts w:ascii="Times New Roman" w:hAnsi="Times New Roman" w:cs="Times New Roman"/>
          <w:sz w:val="28"/>
          <w:szCs w:val="28"/>
        </w:rPr>
        <w:t xml:space="preserve"> психологического состояния, представляющего угрозу для его жизни и здоровья, в том числе наличие суицидальных намерений (вследствие межличностных конфликтов, психологических травм</w:t>
      </w:r>
      <w:r>
        <w:rPr>
          <w:rFonts w:ascii="Times New Roman" w:hAnsi="Times New Roman" w:cs="Times New Roman"/>
          <w:sz w:val="28"/>
          <w:szCs w:val="28"/>
        </w:rPr>
        <w:t>, пережитых кризисных ситуаций)</w:t>
      </w:r>
      <w:r w:rsidRPr="00D4491C">
        <w:rPr>
          <w:rFonts w:ascii="Times New Roman" w:hAnsi="Times New Roman" w:cs="Times New Roman"/>
          <w:sz w:val="28"/>
          <w:szCs w:val="28"/>
        </w:rPr>
        <w:t>;</w:t>
      </w:r>
    </w:p>
    <w:p w:rsidR="004F0F7B" w:rsidRPr="00D4491C" w:rsidRDefault="004F0F7B" w:rsidP="00D449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4491C">
        <w:rPr>
          <w:rFonts w:ascii="Times New Roman" w:hAnsi="Times New Roman" w:cs="Times New Roman"/>
          <w:sz w:val="28"/>
          <w:szCs w:val="28"/>
        </w:rPr>
        <w:t>наличие трудностей</w:t>
      </w:r>
      <w:r>
        <w:rPr>
          <w:rFonts w:ascii="Times New Roman" w:hAnsi="Times New Roman" w:cs="Times New Roman"/>
          <w:sz w:val="28"/>
          <w:szCs w:val="28"/>
        </w:rPr>
        <w:t xml:space="preserve"> в семье</w:t>
      </w:r>
      <w:r w:rsidRPr="00D4491C">
        <w:rPr>
          <w:rFonts w:ascii="Times New Roman" w:hAnsi="Times New Roman" w:cs="Times New Roman"/>
          <w:sz w:val="28"/>
          <w:szCs w:val="28"/>
        </w:rPr>
        <w:t xml:space="preserve">, возникших в результате чрезвычайных ситуаций, стихийных бедствий, пожаров, катастроф.   </w:t>
      </w:r>
    </w:p>
    <w:p w:rsidR="004F0F7B" w:rsidRPr="0009714A" w:rsidRDefault="004F0F7B" w:rsidP="000134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3.1.3. Направление </w:t>
      </w:r>
      <w:r w:rsidRPr="0009714A">
        <w:rPr>
          <w:rFonts w:ascii="Times New Roman" w:hAnsi="Times New Roman" w:cs="Times New Roman"/>
          <w:sz w:val="28"/>
          <w:szCs w:val="28"/>
        </w:rPr>
        <w:t xml:space="preserve"> управления социальной защитой населения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Тяжинского муниципального района Кемеровской области (далее – Управление)</w:t>
      </w:r>
      <w:r w:rsidRPr="0009714A">
        <w:rPr>
          <w:rFonts w:ascii="Times New Roman" w:hAnsi="Times New Roman" w:cs="Times New Roman"/>
          <w:sz w:val="28"/>
          <w:szCs w:val="28"/>
        </w:rPr>
        <w:t xml:space="preserve"> или согласованное с </w:t>
      </w:r>
      <w:r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09714A">
        <w:rPr>
          <w:rFonts w:ascii="Times New Roman" w:hAnsi="Times New Roman" w:cs="Times New Roman"/>
          <w:sz w:val="28"/>
          <w:szCs w:val="28"/>
        </w:rPr>
        <w:t xml:space="preserve"> ходатайство должностного лица или учреждения системы профилактики безнадзорности и правонарушений несовершеннолетних;</w:t>
      </w:r>
    </w:p>
    <w:p w:rsidR="004F0F7B" w:rsidRDefault="004F0F7B" w:rsidP="000134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Pr="009163B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09714A">
        <w:rPr>
          <w:rFonts w:ascii="Times New Roman" w:hAnsi="Times New Roman" w:cs="Times New Roman"/>
          <w:sz w:val="28"/>
          <w:szCs w:val="28"/>
        </w:rPr>
        <w:t>остановление лица, производящего дознание, следователя или судьи в случаях задержания, административного ареста, заключения под стражу, осуждения к аресту, ограничению свободы, лишению свободы родителей или иных законных пред</w:t>
      </w:r>
      <w:r>
        <w:rPr>
          <w:rFonts w:ascii="Times New Roman" w:hAnsi="Times New Roman" w:cs="Times New Roman"/>
          <w:sz w:val="28"/>
          <w:szCs w:val="28"/>
        </w:rPr>
        <w:t>ставителей несовершеннолетнего;</w:t>
      </w:r>
    </w:p>
    <w:p w:rsidR="004F0F7B" w:rsidRDefault="004F0F7B" w:rsidP="000134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Pr="009163B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А</w:t>
      </w:r>
      <w:r w:rsidRPr="0009714A">
        <w:rPr>
          <w:rFonts w:ascii="Times New Roman" w:hAnsi="Times New Roman" w:cs="Times New Roman"/>
          <w:sz w:val="28"/>
          <w:szCs w:val="28"/>
        </w:rPr>
        <w:t>кт оперативного дежурного районного отдела внутренних</w:t>
      </w:r>
      <w:r>
        <w:rPr>
          <w:rFonts w:ascii="Times New Roman" w:hAnsi="Times New Roman" w:cs="Times New Roman"/>
          <w:sz w:val="28"/>
          <w:szCs w:val="28"/>
        </w:rPr>
        <w:t xml:space="preserve"> дел, отдела</w:t>
      </w:r>
      <w:r w:rsidRPr="0009714A">
        <w:rPr>
          <w:rFonts w:ascii="Times New Roman" w:hAnsi="Times New Roman" w:cs="Times New Roman"/>
          <w:sz w:val="28"/>
          <w:szCs w:val="28"/>
        </w:rPr>
        <w:t xml:space="preserve"> внутренних дел иного муниципального образования, отдела внутренних дел на транспорте о необходимости приема несовершеннолетнего в </w:t>
      </w:r>
      <w:r>
        <w:rPr>
          <w:rFonts w:ascii="Times New Roman" w:hAnsi="Times New Roman" w:cs="Times New Roman"/>
          <w:sz w:val="28"/>
          <w:szCs w:val="28"/>
        </w:rPr>
        <w:t>Учреждение</w:t>
      </w:r>
      <w:r w:rsidRPr="0009714A">
        <w:rPr>
          <w:rFonts w:ascii="Times New Roman" w:hAnsi="Times New Roman" w:cs="Times New Roman"/>
          <w:sz w:val="28"/>
          <w:szCs w:val="28"/>
        </w:rPr>
        <w:t xml:space="preserve">. Копия указанного акта в течение пяти суток направляется 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9714A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е.</w:t>
      </w:r>
    </w:p>
    <w:p w:rsidR="004F0F7B" w:rsidRPr="00667A1C" w:rsidRDefault="004F0F7B" w:rsidP="00667A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134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67A1C">
        <w:rPr>
          <w:rFonts w:ascii="Times New Roman" w:hAnsi="Times New Roman" w:cs="Times New Roman"/>
          <w:sz w:val="28"/>
          <w:szCs w:val="28"/>
        </w:rPr>
        <w:t xml:space="preserve">Основаниями для отказа в предоставлении социального обслуживания являются: </w:t>
      </w:r>
    </w:p>
    <w:p w:rsidR="004F0F7B" w:rsidRPr="00667A1C" w:rsidRDefault="004F0F7B" w:rsidP="00667A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A1C">
        <w:rPr>
          <w:rFonts w:ascii="Times New Roman" w:hAnsi="Times New Roman" w:cs="Times New Roman"/>
          <w:sz w:val="28"/>
          <w:szCs w:val="28"/>
        </w:rPr>
        <w:t xml:space="preserve">3.2.1.Наличие медицинских противопоказаний к предоставлению социальных услуг, в том числе: </w:t>
      </w:r>
    </w:p>
    <w:p w:rsidR="004F0F7B" w:rsidRPr="00667A1C" w:rsidRDefault="004F0F7B" w:rsidP="00667A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A1C">
        <w:rPr>
          <w:rFonts w:ascii="Times New Roman" w:hAnsi="Times New Roman" w:cs="Times New Roman"/>
          <w:sz w:val="28"/>
          <w:szCs w:val="28"/>
        </w:rPr>
        <w:t xml:space="preserve">- хронический алкоголизм; </w:t>
      </w:r>
    </w:p>
    <w:p w:rsidR="004F0F7B" w:rsidRPr="00667A1C" w:rsidRDefault="004F0F7B" w:rsidP="00667A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A1C">
        <w:rPr>
          <w:rFonts w:ascii="Times New Roman" w:hAnsi="Times New Roman" w:cs="Times New Roman"/>
          <w:sz w:val="28"/>
          <w:szCs w:val="28"/>
        </w:rPr>
        <w:t xml:space="preserve">- карантинные инфекционные заболевания; </w:t>
      </w:r>
    </w:p>
    <w:p w:rsidR="004F0F7B" w:rsidRPr="00667A1C" w:rsidRDefault="004F0F7B" w:rsidP="00667A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A1C">
        <w:rPr>
          <w:rFonts w:ascii="Times New Roman" w:hAnsi="Times New Roman" w:cs="Times New Roman"/>
          <w:sz w:val="28"/>
          <w:szCs w:val="28"/>
        </w:rPr>
        <w:t xml:space="preserve">- активная форма туберкулеза; </w:t>
      </w:r>
    </w:p>
    <w:p w:rsidR="004F0F7B" w:rsidRPr="00667A1C" w:rsidRDefault="004F0F7B" w:rsidP="00667A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A1C">
        <w:rPr>
          <w:rFonts w:ascii="Times New Roman" w:hAnsi="Times New Roman" w:cs="Times New Roman"/>
          <w:sz w:val="28"/>
          <w:szCs w:val="28"/>
        </w:rPr>
        <w:t xml:space="preserve">- тяжелые психические расстройства; </w:t>
      </w:r>
    </w:p>
    <w:p w:rsidR="004F0F7B" w:rsidRPr="00667A1C" w:rsidRDefault="004F0F7B" w:rsidP="00667A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A1C">
        <w:rPr>
          <w:rFonts w:ascii="Times New Roman" w:hAnsi="Times New Roman" w:cs="Times New Roman"/>
          <w:sz w:val="28"/>
          <w:szCs w:val="28"/>
        </w:rPr>
        <w:t xml:space="preserve">- венерические и другие заболевания, требующие лечения в специализированных медицинских организациях. </w:t>
      </w:r>
    </w:p>
    <w:p w:rsidR="004F0F7B" w:rsidRPr="00667A1C" w:rsidRDefault="004F0F7B" w:rsidP="00667A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A1C">
        <w:rPr>
          <w:rFonts w:ascii="Times New Roman" w:hAnsi="Times New Roman" w:cs="Times New Roman"/>
          <w:sz w:val="28"/>
          <w:szCs w:val="28"/>
        </w:rPr>
        <w:t>3.2.2.</w:t>
      </w:r>
      <w:r>
        <w:rPr>
          <w:rFonts w:ascii="Times New Roman" w:hAnsi="Times New Roman" w:cs="Times New Roman"/>
          <w:sz w:val="28"/>
          <w:szCs w:val="28"/>
        </w:rPr>
        <w:t>Непредставление заявителем</w:t>
      </w:r>
      <w:r w:rsidRPr="00667A1C">
        <w:rPr>
          <w:rFonts w:ascii="Times New Roman" w:hAnsi="Times New Roman" w:cs="Times New Roman"/>
          <w:sz w:val="28"/>
          <w:szCs w:val="28"/>
        </w:rPr>
        <w:t xml:space="preserve"> документов (или представление не в полном объеме), необходимых в соответствии с предусмотренным порядком. </w:t>
      </w:r>
    </w:p>
    <w:p w:rsidR="004F0F7B" w:rsidRPr="00D43901" w:rsidRDefault="004F0F7B" w:rsidP="00667A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A1C">
        <w:rPr>
          <w:rFonts w:ascii="Times New Roman" w:hAnsi="Times New Roman" w:cs="Times New Roman"/>
          <w:sz w:val="28"/>
          <w:szCs w:val="28"/>
        </w:rPr>
        <w:t xml:space="preserve">3.2.3.Представление </w:t>
      </w:r>
      <w:r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Pr="00667A1C">
        <w:rPr>
          <w:rFonts w:ascii="Times New Roman" w:hAnsi="Times New Roman" w:cs="Times New Roman"/>
          <w:sz w:val="28"/>
          <w:szCs w:val="28"/>
        </w:rPr>
        <w:t xml:space="preserve">заведомо недостоверных сведений и документов, по форме или содержанию не соответствующих требованиям законодательства. Решение о зачислении на социальное обслуживание либо решение об отказе в зачислении на социальное обслуживание, а также заявление гражданина брошюруются в личное дело гражданина, которое хранится в </w:t>
      </w:r>
      <w:r>
        <w:rPr>
          <w:rFonts w:ascii="Times New Roman" w:hAnsi="Times New Roman" w:cs="Times New Roman"/>
          <w:sz w:val="28"/>
          <w:szCs w:val="28"/>
        </w:rPr>
        <w:t>Учреждении</w:t>
      </w:r>
      <w:r w:rsidRPr="00667A1C">
        <w:rPr>
          <w:rFonts w:ascii="Times New Roman" w:hAnsi="Times New Roman" w:cs="Times New Roman"/>
          <w:sz w:val="28"/>
          <w:szCs w:val="28"/>
        </w:rPr>
        <w:t xml:space="preserve"> пять лет со дня прекращения социального обслуживания. Ведение личного дела продолжается в случае очередного обращения гражданина. Граждане имеют право на обжалование действий (бездействия) и решений должностных лиц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667A1C">
        <w:rPr>
          <w:rFonts w:ascii="Times New Roman" w:hAnsi="Times New Roman" w:cs="Times New Roman"/>
          <w:sz w:val="28"/>
          <w:szCs w:val="28"/>
        </w:rPr>
        <w:t xml:space="preserve"> по вопросам предоставления социального обслуживания в </w:t>
      </w:r>
      <w:r>
        <w:rPr>
          <w:rFonts w:ascii="Times New Roman" w:hAnsi="Times New Roman" w:cs="Times New Roman"/>
          <w:sz w:val="28"/>
          <w:szCs w:val="28"/>
        </w:rPr>
        <w:t xml:space="preserve">Управление, </w:t>
      </w:r>
      <w:r w:rsidRPr="00667A1C">
        <w:rPr>
          <w:rFonts w:ascii="Times New Roman" w:hAnsi="Times New Roman" w:cs="Times New Roman"/>
          <w:sz w:val="28"/>
          <w:szCs w:val="28"/>
        </w:rPr>
        <w:t>департамент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67A1C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 </w:t>
      </w:r>
      <w:r>
        <w:rPr>
          <w:rFonts w:ascii="Times New Roman" w:hAnsi="Times New Roman" w:cs="Times New Roman"/>
          <w:sz w:val="28"/>
          <w:szCs w:val="28"/>
        </w:rPr>
        <w:t>Кемеровской области (или) в судебном порядке</w:t>
      </w:r>
      <w:r w:rsidRPr="00D43901">
        <w:rPr>
          <w:rFonts w:ascii="Times New Roman" w:hAnsi="Times New Roman" w:cs="Times New Roman"/>
          <w:sz w:val="28"/>
          <w:szCs w:val="28"/>
        </w:rPr>
        <w:t>;</w:t>
      </w:r>
    </w:p>
    <w:p w:rsidR="004F0F7B" w:rsidRDefault="004F0F7B" w:rsidP="00667A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3.2.4. Несоответствие возраста принимаемых на социальное обслуживание несовершеннолетних согласно Положениям об отделении.</w:t>
      </w:r>
    </w:p>
    <w:p w:rsidR="004F0F7B" w:rsidRDefault="004F0F7B" w:rsidP="00667A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428"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>Порядок административных процедур по п.п. 3.1.1-3.1.4. следующий:</w:t>
      </w:r>
    </w:p>
    <w:p w:rsidR="004F0F7B" w:rsidRPr="00D4491C" w:rsidRDefault="004F0F7B" w:rsidP="00CB4F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F4E">
        <w:rPr>
          <w:rFonts w:ascii="Times New Roman" w:hAnsi="Times New Roman" w:cs="Times New Roman"/>
          <w:sz w:val="28"/>
          <w:szCs w:val="28"/>
        </w:rPr>
        <w:t>3.3.1. Принятие заявления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1 к настоящему административному регламенту)- только для п. 3.1.1</w:t>
      </w:r>
      <w:r w:rsidRPr="00D4491C">
        <w:rPr>
          <w:rFonts w:ascii="Times New Roman" w:hAnsi="Times New Roman" w:cs="Times New Roman"/>
          <w:sz w:val="28"/>
          <w:szCs w:val="28"/>
        </w:rPr>
        <w:t>;</w:t>
      </w:r>
    </w:p>
    <w:p w:rsidR="004F0F7B" w:rsidRPr="00D4491C" w:rsidRDefault="004F0F7B" w:rsidP="00D449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 Информирование о порядке предоставления социальных услуг, входящих в состав государственной услуги в полустационарной форме социального обслуживания, видах, сроках, условиях их предоставления - только для п. 3.1.1</w:t>
      </w:r>
      <w:r w:rsidRPr="00D4491C">
        <w:rPr>
          <w:rFonts w:ascii="Times New Roman" w:hAnsi="Times New Roman" w:cs="Times New Roman"/>
          <w:sz w:val="28"/>
          <w:szCs w:val="28"/>
        </w:rPr>
        <w:t>;</w:t>
      </w:r>
    </w:p>
    <w:p w:rsidR="004F0F7B" w:rsidRPr="00D4491C" w:rsidRDefault="004F0F7B" w:rsidP="00D449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 Разъяснение получателю государственной услуги или его представителю порядка приема документов, которые должны быть представлены для признания несовершеннолетнего нуждающимся в социальном обслуживании и принятия решения о предоставлении данной услуги в полустационарной форме социального обслуживания  - только для п. 3.1.1</w:t>
      </w:r>
      <w:r w:rsidRPr="00D4491C">
        <w:rPr>
          <w:rFonts w:ascii="Times New Roman" w:hAnsi="Times New Roman" w:cs="Times New Roman"/>
          <w:sz w:val="28"/>
          <w:szCs w:val="28"/>
        </w:rPr>
        <w:t>;</w:t>
      </w:r>
    </w:p>
    <w:p w:rsidR="004F0F7B" w:rsidRPr="00D4491C" w:rsidRDefault="004F0F7B" w:rsidP="00D449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 Анализ представленных документов, необходимых для принятия решения о предоставлении государственной услуги и принятие решения о предоставлении данной услуги несовершеннолетнему либо решения об отказе в предоставлении государственной услуги в соответствии с действующим законодательством -только для п. 3.1.1</w:t>
      </w:r>
      <w:r w:rsidRPr="00D4491C">
        <w:rPr>
          <w:rFonts w:ascii="Times New Roman" w:hAnsi="Times New Roman" w:cs="Times New Roman"/>
          <w:sz w:val="28"/>
          <w:szCs w:val="28"/>
        </w:rPr>
        <w:t>;</w:t>
      </w:r>
    </w:p>
    <w:p w:rsidR="004F0F7B" w:rsidRPr="00D43901" w:rsidRDefault="004F0F7B" w:rsidP="00CB4F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D9C">
        <w:rPr>
          <w:rFonts w:ascii="Times New Roman" w:hAnsi="Times New Roman" w:cs="Times New Roman"/>
          <w:sz w:val="28"/>
          <w:szCs w:val="28"/>
        </w:rPr>
        <w:t>3.3.5. Составление индивидуальной программы предоставления социальных услуг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D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D9C">
        <w:rPr>
          <w:rFonts w:ascii="Times New Roman" w:hAnsi="Times New Roman" w:cs="Times New Roman"/>
          <w:sz w:val="28"/>
          <w:szCs w:val="28"/>
        </w:rPr>
        <w:t>индивидуальная программа), входящих в состав 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2 к настоящему административному регламенту)</w:t>
      </w:r>
      <w:r w:rsidRPr="00CB4F4E">
        <w:rPr>
          <w:rFonts w:ascii="Times New Roman" w:hAnsi="Times New Roman" w:cs="Times New Roman"/>
          <w:sz w:val="28"/>
          <w:szCs w:val="28"/>
        </w:rPr>
        <w:t>;</w:t>
      </w:r>
    </w:p>
    <w:p w:rsidR="004F0F7B" w:rsidRPr="00473AD5" w:rsidRDefault="004F0F7B" w:rsidP="00CB4F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D9C">
        <w:rPr>
          <w:rFonts w:ascii="Times New Roman" w:hAnsi="Times New Roman" w:cs="Times New Roman"/>
          <w:sz w:val="28"/>
          <w:szCs w:val="28"/>
        </w:rPr>
        <w:t>3.3.6. Заключение договора о предоставлении государственной услуги между поставщиком и получателем социальных услуг, входящих в государственную услугу (представителем получателя)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D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D9C">
        <w:rPr>
          <w:rFonts w:ascii="Times New Roman" w:hAnsi="Times New Roman" w:cs="Times New Roman"/>
          <w:sz w:val="28"/>
          <w:szCs w:val="28"/>
        </w:rPr>
        <w:t xml:space="preserve">договор) </w:t>
      </w:r>
      <w:r>
        <w:rPr>
          <w:rFonts w:ascii="Times New Roman" w:hAnsi="Times New Roman" w:cs="Times New Roman"/>
          <w:sz w:val="28"/>
          <w:szCs w:val="28"/>
        </w:rPr>
        <w:t>(приложение № 3 к настоящему административному регламенту)</w:t>
      </w:r>
      <w:r w:rsidRPr="00CB4F4E">
        <w:rPr>
          <w:rFonts w:ascii="Times New Roman" w:hAnsi="Times New Roman" w:cs="Times New Roman"/>
          <w:sz w:val="28"/>
          <w:szCs w:val="28"/>
        </w:rPr>
        <w:t>;</w:t>
      </w:r>
    </w:p>
    <w:p w:rsidR="004F0F7B" w:rsidRDefault="004F0F7B" w:rsidP="00CB4F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3.3.7. Предоставление получателю данной государственной услуги в соответствии с заключенным договором;</w:t>
      </w:r>
    </w:p>
    <w:p w:rsidR="004F0F7B" w:rsidRDefault="004F0F7B" w:rsidP="00CB4F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3.3.8. Прекращение предоставления государственной </w:t>
      </w:r>
      <w:r w:rsidRPr="00E036A8">
        <w:rPr>
          <w:rFonts w:ascii="Times New Roman" w:hAnsi="Times New Roman" w:cs="Times New Roman"/>
          <w:sz w:val="28"/>
          <w:szCs w:val="28"/>
        </w:rPr>
        <w:t>услуги в полустационарной форме социального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в связи с возникновением следующих оснований:</w:t>
      </w:r>
    </w:p>
    <w:p w:rsidR="004F0F7B" w:rsidRPr="00810F4B" w:rsidRDefault="004F0F7B" w:rsidP="00663E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F4B">
        <w:rPr>
          <w:rFonts w:ascii="Times New Roman" w:hAnsi="Times New Roman" w:cs="Times New Roman"/>
          <w:sz w:val="28"/>
          <w:szCs w:val="28"/>
        </w:rPr>
        <w:t>а) личное заявление обслуж</w:t>
      </w:r>
      <w:r>
        <w:rPr>
          <w:rFonts w:ascii="Times New Roman" w:hAnsi="Times New Roman" w:cs="Times New Roman"/>
          <w:sz w:val="28"/>
          <w:szCs w:val="28"/>
        </w:rPr>
        <w:t xml:space="preserve">иваемого лица или его законного </w:t>
      </w:r>
      <w:r w:rsidRPr="00810F4B">
        <w:rPr>
          <w:rFonts w:ascii="Times New Roman" w:hAnsi="Times New Roman" w:cs="Times New Roman"/>
          <w:sz w:val="28"/>
          <w:szCs w:val="28"/>
        </w:rPr>
        <w:t>представителя;</w:t>
      </w:r>
    </w:p>
    <w:p w:rsidR="004F0F7B" w:rsidRPr="00810F4B" w:rsidRDefault="004F0F7B" w:rsidP="00663E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F4B">
        <w:rPr>
          <w:rFonts w:ascii="Times New Roman" w:hAnsi="Times New Roman" w:cs="Times New Roman"/>
          <w:sz w:val="28"/>
          <w:szCs w:val="28"/>
        </w:rPr>
        <w:t>б) истечение сроков соци</w:t>
      </w:r>
      <w:r>
        <w:rPr>
          <w:rFonts w:ascii="Times New Roman" w:hAnsi="Times New Roman" w:cs="Times New Roman"/>
          <w:sz w:val="28"/>
          <w:szCs w:val="28"/>
        </w:rPr>
        <w:t xml:space="preserve">ального обслуживания (окончание </w:t>
      </w:r>
      <w:r w:rsidRPr="00810F4B">
        <w:rPr>
          <w:rFonts w:ascii="Times New Roman" w:hAnsi="Times New Roman" w:cs="Times New Roman"/>
          <w:sz w:val="28"/>
          <w:szCs w:val="28"/>
        </w:rPr>
        <w:t>договора);</w:t>
      </w:r>
    </w:p>
    <w:p w:rsidR="004F0F7B" w:rsidRPr="00810F4B" w:rsidRDefault="004F0F7B" w:rsidP="00663E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F4B">
        <w:rPr>
          <w:rFonts w:ascii="Times New Roman" w:hAnsi="Times New Roman" w:cs="Times New Roman"/>
          <w:sz w:val="28"/>
          <w:szCs w:val="28"/>
        </w:rPr>
        <w:t xml:space="preserve">в) помещение в иное </w:t>
      </w:r>
      <w:r>
        <w:rPr>
          <w:rFonts w:ascii="Times New Roman" w:hAnsi="Times New Roman" w:cs="Times New Roman"/>
          <w:sz w:val="28"/>
          <w:szCs w:val="28"/>
        </w:rPr>
        <w:t xml:space="preserve">социальное </w:t>
      </w:r>
      <w:r w:rsidRPr="00810F4B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 xml:space="preserve">,  учреждение образования или </w:t>
      </w:r>
      <w:r w:rsidRPr="00810F4B">
        <w:rPr>
          <w:rFonts w:ascii="Times New Roman" w:hAnsi="Times New Roman" w:cs="Times New Roman"/>
          <w:sz w:val="28"/>
          <w:szCs w:val="28"/>
        </w:rPr>
        <w:t>здравоохранения;</w:t>
      </w:r>
    </w:p>
    <w:p w:rsidR="004F0F7B" w:rsidRPr="00810F4B" w:rsidRDefault="004F0F7B" w:rsidP="00663E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F4B">
        <w:rPr>
          <w:rFonts w:ascii="Times New Roman" w:hAnsi="Times New Roman" w:cs="Times New Roman"/>
          <w:sz w:val="28"/>
          <w:szCs w:val="28"/>
        </w:rPr>
        <w:t>г) выявление медицинских противопоказаний;</w:t>
      </w:r>
    </w:p>
    <w:p w:rsidR="004F0F7B" w:rsidRPr="00810F4B" w:rsidRDefault="004F0F7B" w:rsidP="00663E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F4B">
        <w:rPr>
          <w:rFonts w:ascii="Times New Roman" w:hAnsi="Times New Roman" w:cs="Times New Roman"/>
          <w:sz w:val="28"/>
          <w:szCs w:val="28"/>
        </w:rPr>
        <w:t>д) нарушение договорных условий социального обслуживания;</w:t>
      </w:r>
    </w:p>
    <w:p w:rsidR="004F0F7B" w:rsidRPr="00810F4B" w:rsidRDefault="004F0F7B" w:rsidP="00663E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F4B">
        <w:rPr>
          <w:rFonts w:ascii="Times New Roman" w:hAnsi="Times New Roman" w:cs="Times New Roman"/>
          <w:sz w:val="28"/>
          <w:szCs w:val="28"/>
        </w:rPr>
        <w:t>е) систематическое нарушение ус</w:t>
      </w:r>
      <w:r>
        <w:rPr>
          <w:rFonts w:ascii="Times New Roman" w:hAnsi="Times New Roman" w:cs="Times New Roman"/>
          <w:sz w:val="28"/>
          <w:szCs w:val="28"/>
        </w:rPr>
        <w:t>тановленных правил проживания в Учреждении</w:t>
      </w:r>
      <w:r w:rsidRPr="00810F4B">
        <w:rPr>
          <w:rFonts w:ascii="Times New Roman" w:hAnsi="Times New Roman" w:cs="Times New Roman"/>
          <w:sz w:val="28"/>
          <w:szCs w:val="28"/>
        </w:rPr>
        <w:t>.</w:t>
      </w:r>
    </w:p>
    <w:p w:rsidR="004F0F7B" w:rsidRPr="00810F4B" w:rsidRDefault="004F0F7B" w:rsidP="00663E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3.3.8.1.</w:t>
      </w:r>
      <w:r w:rsidRPr="00810F4B">
        <w:rPr>
          <w:rFonts w:ascii="Times New Roman" w:hAnsi="Times New Roman" w:cs="Times New Roman"/>
          <w:sz w:val="28"/>
          <w:szCs w:val="28"/>
        </w:rPr>
        <w:t xml:space="preserve"> Решение об отказе в предоставлении социальных услуг или снятии с</w:t>
      </w:r>
    </w:p>
    <w:p w:rsidR="004F0F7B" w:rsidRDefault="004F0F7B" w:rsidP="00663E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F4B">
        <w:rPr>
          <w:rFonts w:ascii="Times New Roman" w:hAnsi="Times New Roman" w:cs="Times New Roman"/>
          <w:sz w:val="28"/>
          <w:szCs w:val="28"/>
        </w:rPr>
        <w:t xml:space="preserve">обслуживания может быть обжаловано в </w:t>
      </w:r>
      <w:r>
        <w:rPr>
          <w:rFonts w:ascii="Times New Roman" w:hAnsi="Times New Roman" w:cs="Times New Roman"/>
          <w:sz w:val="28"/>
          <w:szCs w:val="28"/>
        </w:rPr>
        <w:t xml:space="preserve">Управлении, департаменте социальной защиты населения Кемеровской области </w:t>
      </w:r>
      <w:r w:rsidRPr="00810F4B">
        <w:rPr>
          <w:rFonts w:ascii="Times New Roman" w:hAnsi="Times New Roman" w:cs="Times New Roman"/>
          <w:sz w:val="28"/>
          <w:szCs w:val="28"/>
        </w:rPr>
        <w:t>или в судебном порядке. Срок рассмотре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 w:rsidRPr="00810F4B">
        <w:rPr>
          <w:rFonts w:ascii="Times New Roman" w:hAnsi="Times New Roman" w:cs="Times New Roman"/>
          <w:sz w:val="28"/>
          <w:szCs w:val="28"/>
        </w:rPr>
        <w:t>жалобы не должен превышать 30 дн</w:t>
      </w:r>
      <w:r>
        <w:rPr>
          <w:rFonts w:ascii="Times New Roman" w:hAnsi="Times New Roman" w:cs="Times New Roman"/>
          <w:sz w:val="28"/>
          <w:szCs w:val="28"/>
        </w:rPr>
        <w:t xml:space="preserve">ей с момента регистрации такого </w:t>
      </w:r>
      <w:r w:rsidRPr="00810F4B"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0F7B" w:rsidRDefault="004F0F7B" w:rsidP="00663E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3.3.9. На каждого несовершеннолетнего, принимаемого на обслуживание, составляется карта комплексной реабилитации, отражающая информацию о ребенке и его семье, а также план коррекционных мероприятий, заключение психолога и результаты проделанной работы.</w:t>
      </w:r>
    </w:p>
    <w:p w:rsidR="004F0F7B" w:rsidRPr="00663E78" w:rsidRDefault="004F0F7B" w:rsidP="00663E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3.3.10. </w:t>
      </w:r>
      <w:r w:rsidRPr="00663E78">
        <w:rPr>
          <w:rFonts w:ascii="Times New Roman" w:hAnsi="Times New Roman" w:cs="Times New Roman"/>
          <w:sz w:val="28"/>
          <w:szCs w:val="28"/>
        </w:rPr>
        <w:t xml:space="preserve">При предоставлении государственной услуги в </w:t>
      </w:r>
      <w:r>
        <w:rPr>
          <w:rFonts w:ascii="Times New Roman" w:hAnsi="Times New Roman" w:cs="Times New Roman"/>
          <w:sz w:val="28"/>
          <w:szCs w:val="28"/>
        </w:rPr>
        <w:t>Учреждении</w:t>
      </w:r>
      <w:r w:rsidRPr="00663E78">
        <w:rPr>
          <w:rFonts w:ascii="Times New Roman" w:hAnsi="Times New Roman" w:cs="Times New Roman"/>
          <w:sz w:val="28"/>
          <w:szCs w:val="28"/>
        </w:rPr>
        <w:t xml:space="preserve"> обеспечиваются благоприятные и безопасные условия для жизни и здоровья детей, соблюдаются все установленные нормы и правила пожарной и санитарной безопасности, принимаются меры по профилактике травматизма и предупреждению несчастных случаев.</w:t>
      </w:r>
    </w:p>
    <w:p w:rsidR="004F0F7B" w:rsidRPr="00663E78" w:rsidRDefault="004F0F7B" w:rsidP="00663E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3.3.11. Учреждение </w:t>
      </w:r>
      <w:r w:rsidRPr="00663E78">
        <w:rPr>
          <w:rFonts w:ascii="Times New Roman" w:hAnsi="Times New Roman" w:cs="Times New Roman"/>
          <w:sz w:val="28"/>
          <w:szCs w:val="28"/>
        </w:rPr>
        <w:t xml:space="preserve"> предоставляет родителям (законным представителям) и детям полную и своевременную информацию об их обязанностях, правах, условиях пребывания детей в </w:t>
      </w:r>
      <w:r>
        <w:rPr>
          <w:rFonts w:ascii="Times New Roman" w:hAnsi="Times New Roman" w:cs="Times New Roman"/>
          <w:sz w:val="28"/>
          <w:szCs w:val="28"/>
        </w:rPr>
        <w:t>учреждении</w:t>
      </w:r>
      <w:r w:rsidRPr="00663E78">
        <w:rPr>
          <w:rFonts w:ascii="Times New Roman" w:hAnsi="Times New Roman" w:cs="Times New Roman"/>
          <w:sz w:val="28"/>
          <w:szCs w:val="28"/>
        </w:rPr>
        <w:t xml:space="preserve"> и о предоставляемых детям услугах; к детям проявляется гуманное отношение со стороны работников.</w:t>
      </w:r>
    </w:p>
    <w:p w:rsidR="004F0F7B" w:rsidRDefault="004F0F7B" w:rsidP="00663E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3.3.12.</w:t>
      </w:r>
      <w:r w:rsidRPr="00663E78">
        <w:rPr>
          <w:rFonts w:ascii="Times New Roman" w:hAnsi="Times New Roman" w:cs="Times New Roman"/>
          <w:sz w:val="28"/>
          <w:szCs w:val="28"/>
        </w:rPr>
        <w:t xml:space="preserve"> Информация личного характера, ставшая известной работнику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663E78">
        <w:rPr>
          <w:rFonts w:ascii="Times New Roman" w:hAnsi="Times New Roman" w:cs="Times New Roman"/>
          <w:sz w:val="28"/>
          <w:szCs w:val="28"/>
        </w:rPr>
        <w:t xml:space="preserve"> при оказании услуг детям, считается конфиденциальной и составляет профессиональную тайну. Работники, виновные в разглашении этой тайны, несут ответственность в порядке, установленном законодательством Российской Федерации.</w:t>
      </w:r>
    </w:p>
    <w:p w:rsidR="004F0F7B" w:rsidRPr="00A24E16" w:rsidRDefault="004F0F7B" w:rsidP="00663E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A24E16">
        <w:rPr>
          <w:rFonts w:ascii="Times New Roman" w:hAnsi="Times New Roman" w:cs="Times New Roman"/>
          <w:sz w:val="28"/>
          <w:szCs w:val="28"/>
        </w:rPr>
        <w:t>Необходимые документы при зачислении</w:t>
      </w:r>
      <w:r>
        <w:rPr>
          <w:rFonts w:ascii="Times New Roman" w:hAnsi="Times New Roman" w:cs="Times New Roman"/>
          <w:sz w:val="28"/>
          <w:szCs w:val="28"/>
        </w:rPr>
        <w:t xml:space="preserve"> несовершеннолетних получателей государственной услуги</w:t>
      </w:r>
      <w:r w:rsidRPr="00A24E16">
        <w:rPr>
          <w:rFonts w:ascii="Times New Roman" w:hAnsi="Times New Roman" w:cs="Times New Roman"/>
          <w:sz w:val="28"/>
          <w:szCs w:val="28"/>
        </w:rPr>
        <w:t>:</w:t>
      </w:r>
    </w:p>
    <w:p w:rsidR="004F0F7B" w:rsidRPr="00A24E16" w:rsidRDefault="004F0F7B" w:rsidP="00A24E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E1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4E16">
        <w:rPr>
          <w:rFonts w:ascii="Times New Roman" w:hAnsi="Times New Roman" w:cs="Times New Roman"/>
          <w:sz w:val="28"/>
          <w:szCs w:val="28"/>
        </w:rPr>
        <w:t>справка из учреждения здравоохранения об отсутствии медицинских противопоказаний к социальному обслуживанию;</w:t>
      </w:r>
    </w:p>
    <w:p w:rsidR="004F0F7B" w:rsidRPr="00A24E16" w:rsidRDefault="004F0F7B" w:rsidP="00A24E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r w:rsidRPr="00A24E16">
        <w:rPr>
          <w:rFonts w:ascii="Times New Roman" w:hAnsi="Times New Roman" w:cs="Times New Roman"/>
          <w:sz w:val="28"/>
          <w:szCs w:val="28"/>
        </w:rPr>
        <w:t>копия медицинского полиса;</w:t>
      </w:r>
    </w:p>
    <w:p w:rsidR="004F0F7B" w:rsidRPr="00A24E16" w:rsidRDefault="004F0F7B" w:rsidP="00A24E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r w:rsidRPr="00A24E16">
        <w:rPr>
          <w:rFonts w:ascii="Times New Roman" w:hAnsi="Times New Roman" w:cs="Times New Roman"/>
          <w:sz w:val="28"/>
          <w:szCs w:val="28"/>
        </w:rPr>
        <w:t>копия свидетельства о рождении или паспорта;</w:t>
      </w:r>
    </w:p>
    <w:p w:rsidR="004F0F7B" w:rsidRDefault="004F0F7B" w:rsidP="00A24E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E1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4E16">
        <w:rPr>
          <w:rFonts w:ascii="Times New Roman" w:hAnsi="Times New Roman" w:cs="Times New Roman"/>
          <w:sz w:val="28"/>
          <w:szCs w:val="28"/>
        </w:rPr>
        <w:t xml:space="preserve">заключение участкового педиатра о том, что ребенок здоров и в контакте с </w:t>
      </w:r>
      <w:r>
        <w:rPr>
          <w:rFonts w:ascii="Times New Roman" w:hAnsi="Times New Roman" w:cs="Times New Roman"/>
          <w:sz w:val="28"/>
          <w:szCs w:val="28"/>
        </w:rPr>
        <w:t>инфекционным больным не состоял;</w:t>
      </w:r>
    </w:p>
    <w:p w:rsidR="004F0F7B" w:rsidRDefault="004F0F7B" w:rsidP="00A24E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24E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4E16">
        <w:rPr>
          <w:rFonts w:ascii="Times New Roman" w:hAnsi="Times New Roman" w:cs="Times New Roman"/>
          <w:sz w:val="28"/>
          <w:szCs w:val="28"/>
        </w:rPr>
        <w:t xml:space="preserve"> амбулаторная карта </w:t>
      </w:r>
      <w:r>
        <w:rPr>
          <w:rFonts w:ascii="Times New Roman" w:hAnsi="Times New Roman" w:cs="Times New Roman"/>
          <w:sz w:val="28"/>
          <w:szCs w:val="28"/>
        </w:rPr>
        <w:t>несовершеннолетнего</w:t>
      </w:r>
      <w:r w:rsidRPr="00A24E16">
        <w:rPr>
          <w:rFonts w:ascii="Times New Roman" w:hAnsi="Times New Roman" w:cs="Times New Roman"/>
          <w:sz w:val="28"/>
          <w:szCs w:val="28"/>
        </w:rPr>
        <w:t xml:space="preserve"> (форма № 25-у).</w:t>
      </w:r>
    </w:p>
    <w:p w:rsidR="004F0F7B" w:rsidRDefault="004F0F7B" w:rsidP="00A24E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 Сроки предоставление государственной услуги для несовершеннолетних с ограниченными физическими и умственными возможностями составляет  18 - 21 день, для остальных категорий несовершеннолетних до улучшения ситуации в семье, но не более 6 месяцев.</w:t>
      </w:r>
    </w:p>
    <w:p w:rsidR="004F0F7B" w:rsidRDefault="004F0F7B" w:rsidP="00A24E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Максимально допустимое время реализации административных процедур, предусмотренных подпунктами 3.3.1-3.3.3. пункта 3.3 настоящего регламента, не должно превышать 15 минут с момента поступления заявления.</w:t>
      </w:r>
    </w:p>
    <w:p w:rsidR="004F0F7B" w:rsidRDefault="004F0F7B" w:rsidP="00A24E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 допустимый срок реализации административных процедур, предусмотренных подпунктом 3.3.4. пункта 3.3. настоящего регламента, не должен превышать 5 рабочих дней со дня подачи заявления и документов, необходимых для принятия решения о предоставлении социальных услуг в полустационарной форме социального обслуживания, о принятом решении заявитель информируется в письменной и (или) электронной форме. </w:t>
      </w:r>
    </w:p>
    <w:p w:rsidR="004F0F7B" w:rsidRDefault="004F0F7B" w:rsidP="00515B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094">
        <w:rPr>
          <w:rFonts w:ascii="Times New Roman" w:hAnsi="Times New Roman" w:cs="Times New Roman"/>
          <w:sz w:val="28"/>
          <w:szCs w:val="28"/>
        </w:rPr>
        <w:t>Максимально допустимый срок реализации административных процедур, предусмотренных подпунктом 3.3.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C0094">
        <w:rPr>
          <w:rFonts w:ascii="Times New Roman" w:hAnsi="Times New Roman" w:cs="Times New Roman"/>
          <w:sz w:val="28"/>
          <w:szCs w:val="28"/>
        </w:rPr>
        <w:t>. пункта 3.3. настоящего р</w:t>
      </w:r>
      <w:r>
        <w:rPr>
          <w:rFonts w:ascii="Times New Roman" w:hAnsi="Times New Roman" w:cs="Times New Roman"/>
          <w:sz w:val="28"/>
          <w:szCs w:val="28"/>
        </w:rPr>
        <w:t>егламента, не должен превышать 10</w:t>
      </w:r>
      <w:r w:rsidRPr="007C0094">
        <w:rPr>
          <w:rFonts w:ascii="Times New Roman" w:hAnsi="Times New Roman" w:cs="Times New Roman"/>
          <w:sz w:val="28"/>
          <w:szCs w:val="28"/>
        </w:rPr>
        <w:t xml:space="preserve"> рабочих дней со дня подачи заявления и документов, необходимых для принятия решения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7C0094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C0094">
        <w:rPr>
          <w:rFonts w:ascii="Times New Roman" w:hAnsi="Times New Roman" w:cs="Times New Roman"/>
          <w:sz w:val="28"/>
          <w:szCs w:val="28"/>
        </w:rPr>
        <w:t>.</w:t>
      </w:r>
    </w:p>
    <w:p w:rsidR="004F0F7B" w:rsidRDefault="004F0F7B" w:rsidP="00E777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D28">
        <w:rPr>
          <w:rFonts w:ascii="Times New Roman" w:hAnsi="Times New Roman" w:cs="Times New Roman"/>
          <w:sz w:val="28"/>
          <w:szCs w:val="28"/>
        </w:rPr>
        <w:t xml:space="preserve">Максимально допустимый срок реализации административных процедур, </w:t>
      </w:r>
      <w:r>
        <w:rPr>
          <w:rFonts w:ascii="Times New Roman" w:hAnsi="Times New Roman" w:cs="Times New Roman"/>
          <w:sz w:val="28"/>
          <w:szCs w:val="28"/>
        </w:rPr>
        <w:t>предусмотренных подпунктом 3.3.6</w:t>
      </w:r>
      <w:r w:rsidRPr="00521D28">
        <w:rPr>
          <w:rFonts w:ascii="Times New Roman" w:hAnsi="Times New Roman" w:cs="Times New Roman"/>
          <w:sz w:val="28"/>
          <w:szCs w:val="28"/>
        </w:rPr>
        <w:t xml:space="preserve">. пункта 3.3. настоящего регламента, не должен превышать </w:t>
      </w:r>
      <w:r>
        <w:rPr>
          <w:rFonts w:ascii="Times New Roman" w:hAnsi="Times New Roman" w:cs="Times New Roman"/>
          <w:sz w:val="28"/>
          <w:szCs w:val="28"/>
        </w:rPr>
        <w:t>1 суток с момента  представления поставщику социальных услуг индивидуальной программы</w:t>
      </w:r>
      <w:r w:rsidRPr="00521D28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принятия решения о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государственной</w:t>
      </w:r>
      <w:r w:rsidRPr="00521D28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21D28">
        <w:rPr>
          <w:rFonts w:ascii="Times New Roman" w:hAnsi="Times New Roman" w:cs="Times New Roman"/>
          <w:sz w:val="28"/>
          <w:szCs w:val="28"/>
        </w:rPr>
        <w:t>.</w:t>
      </w:r>
    </w:p>
    <w:p w:rsidR="004F0F7B" w:rsidRPr="00521D28" w:rsidRDefault="004F0F7B" w:rsidP="00E777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D28">
        <w:rPr>
          <w:rFonts w:ascii="Times New Roman" w:hAnsi="Times New Roman" w:cs="Times New Roman"/>
          <w:sz w:val="28"/>
          <w:szCs w:val="28"/>
        </w:rPr>
        <w:t>Максимально допустимый срок реализации административных процедур, предусмотренных подпункт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521D28">
        <w:rPr>
          <w:rFonts w:ascii="Times New Roman" w:hAnsi="Times New Roman" w:cs="Times New Roman"/>
          <w:sz w:val="28"/>
          <w:szCs w:val="28"/>
        </w:rPr>
        <w:t xml:space="preserve"> 3.3.</w:t>
      </w:r>
      <w:r>
        <w:rPr>
          <w:rFonts w:ascii="Times New Roman" w:hAnsi="Times New Roman" w:cs="Times New Roman"/>
          <w:sz w:val="28"/>
          <w:szCs w:val="28"/>
        </w:rPr>
        <w:t>7-3.3.8.</w:t>
      </w:r>
      <w:r w:rsidRPr="00521D28">
        <w:rPr>
          <w:rFonts w:ascii="Times New Roman" w:hAnsi="Times New Roman" w:cs="Times New Roman"/>
          <w:sz w:val="28"/>
          <w:szCs w:val="28"/>
        </w:rPr>
        <w:t xml:space="preserve"> пункта 3.3. настоящего регламента, </w:t>
      </w:r>
      <w:r>
        <w:rPr>
          <w:rFonts w:ascii="Times New Roman" w:hAnsi="Times New Roman" w:cs="Times New Roman"/>
          <w:sz w:val="28"/>
          <w:szCs w:val="28"/>
        </w:rPr>
        <w:t>определяется в договоре с учетом положений настоящего регламента и действующего законодательства</w:t>
      </w:r>
      <w:r w:rsidRPr="00521D28">
        <w:rPr>
          <w:rFonts w:ascii="Times New Roman" w:hAnsi="Times New Roman" w:cs="Times New Roman"/>
          <w:sz w:val="28"/>
          <w:szCs w:val="28"/>
        </w:rPr>
        <w:t>.</w:t>
      </w:r>
    </w:p>
    <w:p w:rsidR="004F0F7B" w:rsidRDefault="004F0F7B" w:rsidP="00E777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Решение о предоставлении социальных услуг в полустационарной форме социального обслуживания принимается на основании следующих документов:</w:t>
      </w:r>
    </w:p>
    <w:p w:rsidR="004F0F7B" w:rsidRDefault="004F0F7B" w:rsidP="00E777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3.6.1. Документ, удостоверяющий личность получателя государственной услуги (представителя);</w:t>
      </w:r>
    </w:p>
    <w:p w:rsidR="004F0F7B" w:rsidRDefault="004F0F7B" w:rsidP="00E777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3.6.2. Документ, подтверждающий полномочия представителя (при обращении представителя);</w:t>
      </w:r>
    </w:p>
    <w:p w:rsidR="004F0F7B" w:rsidRDefault="004F0F7B" w:rsidP="00E777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3.6.3. Документ, подтверждающий место жительства или пребывания, фактического проживания получателя государственной услуги (представителя);</w:t>
      </w:r>
    </w:p>
    <w:p w:rsidR="004F0F7B" w:rsidRDefault="004F0F7B" w:rsidP="00E777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3.6.4. Документы (сведения), подтверждающие наличие у получателя государственной услуги обстоятельств, которые ухудшают или могут ухудшить условия его жизнедеятельности, послуживших основанием, для признания несовершеннолетнего нуждающимся в данной услуге;</w:t>
      </w:r>
    </w:p>
    <w:p w:rsidR="004F0F7B" w:rsidRPr="00521D28" w:rsidRDefault="004F0F7B" w:rsidP="006F2D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6B2">
        <w:rPr>
          <w:rFonts w:ascii="Times New Roman" w:hAnsi="Times New Roman" w:cs="Times New Roman"/>
          <w:sz w:val="28"/>
          <w:szCs w:val="28"/>
        </w:rPr>
        <w:t>3.6.5. Документы об условиях проживания и составе семьи получателя социальных услуг, доходах получателя социальных услуг и членов его семьи (при наличии), принадлежащем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6B2">
        <w:rPr>
          <w:rFonts w:ascii="Times New Roman" w:hAnsi="Times New Roman" w:cs="Times New Roman"/>
          <w:sz w:val="28"/>
          <w:szCs w:val="28"/>
        </w:rPr>
        <w:t>ему имуществе, необходимые для определения среднедушевого дохода для предоставления социальных услуг бесплатно.</w:t>
      </w:r>
    </w:p>
    <w:p w:rsidR="004F0F7B" w:rsidRDefault="004F0F7B" w:rsidP="006F2D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3.6.6. Индивидуальная программа (при наличии действующей индивидуальной программы);</w:t>
      </w:r>
    </w:p>
    <w:p w:rsidR="004F0F7B" w:rsidRDefault="004F0F7B" w:rsidP="006F2D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3.6.7. Иные документы, необходимые для предоставления государственной  услуги.</w:t>
      </w:r>
    </w:p>
    <w:p w:rsidR="004F0F7B" w:rsidRDefault="004F0F7B" w:rsidP="00A24E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Документы, необходимые для принятия решения о предоставлении государственной  услуги, представляются получателем данной услуги лично либо подлежат представлению в рамках межведомственного информационного взаимодействия в соответствии с требованиями статьи 7 Федерального закона от 27 июля 2010 года № 210-ФЗ «Об организации предоставления государственных и муниципальных услуг» (Собрание законодательства Российской Федерации, 2010, №31, ст. 4179; 2011, №27, ст. 3880; № 49, ст. 7061; 2012, №31, ст. 4322; 2013, №27, ст. 3477).</w:t>
      </w:r>
    </w:p>
    <w:p w:rsidR="004F0F7B" w:rsidRPr="009F6E44" w:rsidRDefault="004F0F7B" w:rsidP="00A24E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Государственная услуга предоставляется получателям данной услуги в соответствии с индивидуальными программами и на основании договора, а также на основании статьи 13 Федерального закона Российской Федерации от 24.06.1999г № </w:t>
      </w:r>
      <w:r w:rsidRPr="009F6E44">
        <w:rPr>
          <w:rFonts w:ascii="Times New Roman" w:hAnsi="Times New Roman" w:cs="Times New Roman"/>
          <w:sz w:val="28"/>
          <w:szCs w:val="28"/>
        </w:rPr>
        <w:t>120-ФЗ «Об основах системы профилактики безнадзорности и правонарушений несовершеннолетних».</w:t>
      </w:r>
    </w:p>
    <w:p w:rsidR="004F0F7B" w:rsidRDefault="004F0F7B" w:rsidP="00A24E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E44">
        <w:rPr>
          <w:rFonts w:ascii="Times New Roman" w:hAnsi="Times New Roman" w:cs="Times New Roman"/>
          <w:sz w:val="28"/>
          <w:szCs w:val="28"/>
        </w:rPr>
        <w:t>3.9. Получателю государственной услуги «Предоставление социальных услуг несовершеннолетним с обеспечением проживания» предоставляются следующие виды социальных услуг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Pr="00E10FF7">
        <w:rPr>
          <w:rFonts w:ascii="Times New Roman" w:hAnsi="Times New Roman" w:cs="Times New Roman"/>
          <w:sz w:val="28"/>
          <w:szCs w:val="28"/>
        </w:rPr>
        <w:t>.1.Социально-бытовые:</w:t>
      </w:r>
    </w:p>
    <w:p w:rsidR="004F0F7B" w:rsidRPr="00E10FF7" w:rsidRDefault="004F0F7B" w:rsidP="00E520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-предоставление несовершеннолетним получателям социальных услуг площади жилых помещений согласно утвержденным нормативам</w:t>
      </w:r>
      <w:r>
        <w:rPr>
          <w:rFonts w:ascii="Times New Roman" w:hAnsi="Times New Roman" w:cs="Times New Roman"/>
          <w:sz w:val="28"/>
          <w:szCs w:val="28"/>
        </w:rPr>
        <w:t xml:space="preserve"> (приказ № 30 от 12.02.2015 года управления социальной защиты населения администрации Тяжинского муниципального района Кемеровской области)</w:t>
      </w:r>
      <w:r w:rsidRPr="00E10FF7">
        <w:rPr>
          <w:rFonts w:ascii="Times New Roman" w:hAnsi="Times New Roman" w:cs="Times New Roman"/>
          <w:sz w:val="28"/>
          <w:szCs w:val="28"/>
        </w:rPr>
        <w:t>;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-обеспечение несовершеннолетних получателей социальных услуг питанием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10FF7">
        <w:rPr>
          <w:rFonts w:ascii="Times New Roman" w:hAnsi="Times New Roman" w:cs="Times New Roman"/>
          <w:sz w:val="28"/>
          <w:szCs w:val="28"/>
        </w:rPr>
        <w:t xml:space="preserve"> согласно утвержденным нормам</w:t>
      </w:r>
      <w:r>
        <w:rPr>
          <w:rFonts w:ascii="Times New Roman" w:hAnsi="Times New Roman" w:cs="Times New Roman"/>
          <w:sz w:val="28"/>
          <w:szCs w:val="28"/>
        </w:rPr>
        <w:t xml:space="preserve"> (приказ № 28-д от 12.02.2015 года управления социальной защиты населения администрации Тяжинского муниципального района Кемеровской области)</w:t>
      </w:r>
      <w:r w:rsidRPr="00E10FF7">
        <w:rPr>
          <w:rFonts w:ascii="Times New Roman" w:hAnsi="Times New Roman" w:cs="Times New Roman"/>
          <w:sz w:val="28"/>
          <w:szCs w:val="28"/>
        </w:rPr>
        <w:t>;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-обеспечение несовершеннолетних получателей социальных услуг мягким инвентарем (одеждой, обувью, нательным бельем и постельными принадлежностями) с</w:t>
      </w:r>
      <w:r>
        <w:rPr>
          <w:rFonts w:ascii="Times New Roman" w:hAnsi="Times New Roman" w:cs="Times New Roman"/>
          <w:sz w:val="28"/>
          <w:szCs w:val="28"/>
        </w:rPr>
        <w:t>огласно утвержденным нормативам (приказ № 29-д от 12.02.2015 года управления социальной защиты населения администрации Тяжинского муниципального района Кемеровской области).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Pr="00E10FF7">
        <w:rPr>
          <w:rFonts w:ascii="Times New Roman" w:hAnsi="Times New Roman" w:cs="Times New Roman"/>
          <w:sz w:val="28"/>
          <w:szCs w:val="28"/>
        </w:rPr>
        <w:t>.2. Социально-медицинские: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-наблюдение за состоянием здоровья (измерение артериального давления и температуры тела, контроль за приемом лекарств);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-проведение оздоровительных мероприятий;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-проведение первичного медицинского осмотра и первичной санитарной обработки несовершеннолетних и (или) женщин, подвергшихся насилию;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-оказание первой доврачебной помощи.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Pr="00E10FF7">
        <w:rPr>
          <w:rFonts w:ascii="Times New Roman" w:hAnsi="Times New Roman" w:cs="Times New Roman"/>
          <w:sz w:val="28"/>
          <w:szCs w:val="28"/>
        </w:rPr>
        <w:t>.3. Социально-психологические: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-социально-психологическое консультирование, в том числе по вопросам внутрисемейных отношений;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-оказание психологической помощи, в том числе анонимно с использованием телефона доверия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10FF7">
        <w:rPr>
          <w:rFonts w:ascii="Times New Roman" w:hAnsi="Times New Roman" w:cs="Times New Roman"/>
          <w:sz w:val="28"/>
          <w:szCs w:val="28"/>
        </w:rPr>
        <w:t>социально-психологический патронаж;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-психологические тренинги, направленные на повышение эмоционального тонуса, психомоторной активности и эффективного бесконфликтного социального поведения;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-психологическая коррекция;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-психологическая диагностика и обследование личности.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Pr="00E10FF7">
        <w:rPr>
          <w:rFonts w:ascii="Times New Roman" w:hAnsi="Times New Roman" w:cs="Times New Roman"/>
          <w:sz w:val="28"/>
          <w:szCs w:val="28"/>
        </w:rPr>
        <w:t>.4. Социально-педагогические: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-социально-педагогическая коррекция, включая диагностику и консультирование;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-социально-педагогический патронаж;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-профилактика отклонений в поведении и развитии личности получателей социальных услуг, формирование у них позитивных интересов (в том числе в сфере досуга), организация их досуга;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-оказание помощи семье в воспитании детей;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-организация помощи родителям или законным представителям детей-инвалидов, воспитываемых в семье, в обучении таких детей навыкам самообслуживания, общения.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Pr="00E10FF7">
        <w:rPr>
          <w:rFonts w:ascii="Times New Roman" w:hAnsi="Times New Roman" w:cs="Times New Roman"/>
          <w:sz w:val="28"/>
          <w:szCs w:val="28"/>
        </w:rPr>
        <w:t>.5. Социально-трудовые: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-проведение мероприятий по социально-трудовой реабилитации;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-организация  проведения мероприятий по использованию трудовых возможностей и обучению доступным профессиональным навыкам.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Pr="00E10FF7">
        <w:rPr>
          <w:rFonts w:ascii="Times New Roman" w:hAnsi="Times New Roman" w:cs="Times New Roman"/>
          <w:sz w:val="28"/>
          <w:szCs w:val="28"/>
        </w:rPr>
        <w:t>.6. Социально-правовые: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-оказание несовершеннолетним помощи в оформлении и восстановлении утраченных ими документов;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-консультирование по вопросам  предоставления мер социальной поддержки;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-содействие в получении бесплатной юридической помощи в соответствии с Федеральным законом «О бесплатной юридической помощи в Российской Федерации».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10FF7">
        <w:rPr>
          <w:rFonts w:ascii="Times New Roman" w:hAnsi="Times New Roman" w:cs="Times New Roman"/>
          <w:sz w:val="28"/>
          <w:szCs w:val="28"/>
        </w:rPr>
        <w:t>.7.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детей-инвалидов: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-обучение детей-инвалидов пользованию средствами ухода и техническими средствами реабилитации;</w:t>
      </w:r>
    </w:p>
    <w:p w:rsidR="004F0F7B" w:rsidRPr="00E10FF7" w:rsidRDefault="004F0F7B" w:rsidP="00E10F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 xml:space="preserve"> -содействие в проведении социально-реабилитационных мероприятий в сфере социального обслуживания;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F7">
        <w:rPr>
          <w:rFonts w:ascii="Times New Roman" w:hAnsi="Times New Roman" w:cs="Times New Roman"/>
          <w:sz w:val="28"/>
          <w:szCs w:val="28"/>
        </w:rPr>
        <w:t>-обучение навыкам поведения в быту и общественных местах.</w:t>
      </w:r>
      <w:r w:rsidRPr="001B7603">
        <w:rPr>
          <w:rFonts w:ascii="Times New Roman" w:hAnsi="Times New Roman" w:cs="Times New Roman"/>
          <w:sz w:val="28"/>
          <w:szCs w:val="28"/>
        </w:rPr>
        <w:t> </w:t>
      </w:r>
    </w:p>
    <w:p w:rsidR="004F0F7B" w:rsidRDefault="004F0F7B" w:rsidP="006F2D3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6E44">
        <w:rPr>
          <w:rFonts w:ascii="Times New Roman" w:hAnsi="Times New Roman" w:cs="Times New Roman"/>
          <w:b/>
          <w:bCs/>
          <w:sz w:val="28"/>
          <w:szCs w:val="28"/>
        </w:rPr>
        <w:t xml:space="preserve">IV. </w:t>
      </w:r>
      <w:r>
        <w:rPr>
          <w:rFonts w:ascii="Times New Roman" w:hAnsi="Times New Roman" w:cs="Times New Roman"/>
          <w:b/>
          <w:bCs/>
          <w:sz w:val="28"/>
          <w:szCs w:val="28"/>
        </w:rPr>
        <w:t>Показатели доступности и качества государственной услуги</w:t>
      </w:r>
    </w:p>
    <w:p w:rsidR="004F0F7B" w:rsidRDefault="004F0F7B" w:rsidP="009F6E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Показателями качества предоставления государственной услуги являются: </w:t>
      </w:r>
    </w:p>
    <w:p w:rsidR="004F0F7B" w:rsidRDefault="004F0F7B" w:rsidP="009F6E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4.1.1. Соблюдение сроков выполнения административных процедур;</w:t>
      </w:r>
    </w:p>
    <w:p w:rsidR="004F0F7B" w:rsidRDefault="004F0F7B" w:rsidP="009F6E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 Точность выполняемых обязательств по отношению к получателю услуги (предоставление услуги в соответствии с индивидуальной программой социальной реабилитации);</w:t>
      </w:r>
    </w:p>
    <w:p w:rsidR="004F0F7B" w:rsidRDefault="004F0F7B" w:rsidP="009F6E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4.1.3. Уровень квалификации специалистов, предоставляющих государственную услугу (профессиональное мастерство), а так же наличие помещений в которых оказывается государственная услуга;</w:t>
      </w:r>
    </w:p>
    <w:p w:rsidR="004F0F7B" w:rsidRDefault="004F0F7B" w:rsidP="009F6E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4.1.4. Культура обслуживания;</w:t>
      </w:r>
    </w:p>
    <w:p w:rsidR="004F0F7B" w:rsidRDefault="004F0F7B" w:rsidP="009F6E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4.1.5. Использование современных методик и инноваций в процессе предоставления государственной услуги;</w:t>
      </w:r>
    </w:p>
    <w:p w:rsidR="004F0F7B" w:rsidRDefault="004F0F7B" w:rsidP="009F6E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4.1.6. Наличие положительных результатов предоставления государственной услуги, зафиксированных в дневнике наблюдения за несовершеннолетним.</w:t>
      </w:r>
    </w:p>
    <w:p w:rsidR="004F0F7B" w:rsidRDefault="004F0F7B" w:rsidP="009F6E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4.1.7. Соблюдение стандарта предоставления государственной услуги.</w:t>
      </w:r>
    </w:p>
    <w:p w:rsidR="004F0F7B" w:rsidRDefault="004F0F7B" w:rsidP="009F6E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Показателями доступности предоставления государственной  услуги являются:</w:t>
      </w:r>
    </w:p>
    <w:p w:rsidR="004F0F7B" w:rsidRPr="002D12D2" w:rsidRDefault="004F0F7B" w:rsidP="002D12D2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12D2">
        <w:rPr>
          <w:rFonts w:ascii="Times New Roman" w:hAnsi="Times New Roman" w:cs="Times New Roman"/>
          <w:sz w:val="28"/>
          <w:szCs w:val="28"/>
        </w:rPr>
        <w:t xml:space="preserve">4.2.1. Помещение, в котором предоставляется </w:t>
      </w: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государственная</w:t>
      </w:r>
      <w:r w:rsidRPr="002D12D2">
        <w:rPr>
          <w:rFonts w:ascii="Times New Roman" w:hAnsi="Times New Roman" w:cs="Times New Roman"/>
          <w:sz w:val="28"/>
          <w:szCs w:val="28"/>
        </w:rPr>
        <w:t xml:space="preserve"> услуга, обеспечивается необходимыми для предоставления</w:t>
      </w:r>
      <w:r w:rsidRPr="002D12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государственной </w:t>
      </w:r>
      <w:r w:rsidRPr="002D12D2">
        <w:rPr>
          <w:rFonts w:ascii="Times New Roman" w:hAnsi="Times New Roman" w:cs="Times New Roman"/>
          <w:sz w:val="28"/>
          <w:szCs w:val="28"/>
        </w:rPr>
        <w:t xml:space="preserve"> услуги оборудованием, канцелярскими принадлежностями, офисной мебелью, а также печатными материалами, содержащими следующие документы:</w:t>
      </w:r>
    </w:p>
    <w:p w:rsidR="004F0F7B" w:rsidRPr="002D12D2" w:rsidRDefault="004F0F7B" w:rsidP="002D12D2">
      <w:pPr>
        <w:tabs>
          <w:tab w:val="left" w:pos="6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2D2">
        <w:rPr>
          <w:rFonts w:ascii="Times New Roman" w:hAnsi="Times New Roman" w:cs="Times New Roman"/>
          <w:sz w:val="28"/>
          <w:szCs w:val="28"/>
        </w:rPr>
        <w:t xml:space="preserve">Федеральный закон от 27.07.2010 № 210-ФЗ «Об организации представления государственных и муниципальных услуг»; </w:t>
      </w:r>
    </w:p>
    <w:p w:rsidR="004F0F7B" w:rsidRPr="002D12D2" w:rsidRDefault="004F0F7B" w:rsidP="002D12D2">
      <w:pPr>
        <w:tabs>
          <w:tab w:val="left" w:pos="6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2D2">
        <w:rPr>
          <w:rFonts w:ascii="Times New Roman" w:hAnsi="Times New Roman" w:cs="Times New Roman"/>
          <w:sz w:val="28"/>
          <w:szCs w:val="28"/>
        </w:rPr>
        <w:t>Федеральный закон от 02.05.2006 № 59-ФЗ «О порядке рассмотрения обращений граждан Российской Федерации»;</w:t>
      </w:r>
    </w:p>
    <w:p w:rsidR="004F0F7B" w:rsidRPr="002D12D2" w:rsidRDefault="004F0F7B" w:rsidP="002D12D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D12D2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регламент. </w:t>
      </w:r>
    </w:p>
    <w:p w:rsidR="004F0F7B" w:rsidRPr="00785AB5" w:rsidRDefault="004F0F7B" w:rsidP="00094665">
      <w:pPr>
        <w:pStyle w:val="ConsPlusNormal"/>
        <w:tabs>
          <w:tab w:val="left" w:pos="87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85AB5">
        <w:rPr>
          <w:rFonts w:ascii="Times New Roman" w:hAnsi="Times New Roman" w:cs="Times New Roman"/>
          <w:sz w:val="28"/>
          <w:szCs w:val="28"/>
        </w:rPr>
        <w:t xml:space="preserve">4.2.2. Центральный вход в здание, в котором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 w:rsidRPr="00785AB5">
        <w:rPr>
          <w:rFonts w:ascii="Times New Roman" w:hAnsi="Times New Roman" w:cs="Times New Roman"/>
          <w:sz w:val="28"/>
          <w:szCs w:val="28"/>
        </w:rPr>
        <w:t xml:space="preserve"> услуга, оборудуется вывеской, содержащей информацию о наименовании режиме работы учреждения.</w:t>
      </w:r>
    </w:p>
    <w:p w:rsidR="004F0F7B" w:rsidRPr="00785AB5" w:rsidRDefault="004F0F7B" w:rsidP="00094665">
      <w:pPr>
        <w:pStyle w:val="ConsPlusNormal"/>
        <w:tabs>
          <w:tab w:val="left" w:pos="87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85AB5">
        <w:rPr>
          <w:rFonts w:ascii="Times New Roman" w:hAnsi="Times New Roman" w:cs="Times New Roman"/>
          <w:sz w:val="28"/>
          <w:szCs w:val="28"/>
        </w:rPr>
        <w:t xml:space="preserve">             Вход в здание оборудуется в соответствии с требованиями, обеспечивающими беспрепятственный доступ инвалидов (пандусы, поручни, другие специальные приспособления).</w:t>
      </w:r>
    </w:p>
    <w:p w:rsidR="004F0F7B" w:rsidRPr="00785AB5" w:rsidRDefault="004F0F7B" w:rsidP="00094665">
      <w:pPr>
        <w:pStyle w:val="ConsPlusNormal"/>
        <w:tabs>
          <w:tab w:val="left" w:pos="87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85AB5">
        <w:rPr>
          <w:rFonts w:ascii="Times New Roman" w:hAnsi="Times New Roman" w:cs="Times New Roman"/>
          <w:sz w:val="28"/>
          <w:szCs w:val="28"/>
        </w:rPr>
        <w:tab/>
        <w:t xml:space="preserve">Помещения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785AB5">
        <w:rPr>
          <w:rFonts w:ascii="Times New Roman" w:hAnsi="Times New Roman" w:cs="Times New Roman"/>
          <w:sz w:val="28"/>
          <w:szCs w:val="28"/>
        </w:rPr>
        <w:t xml:space="preserve"> услуги размещаются на нижних этажах зданий, оборудованных отдельным входом, либо в отдельно стоящих зданиях для свободного доступа заявителей. Передвижение по помещению, в котором проводится прием документов, не должны создавать затруднений для лиц с ограниченными возможностями.</w:t>
      </w:r>
    </w:p>
    <w:p w:rsidR="004F0F7B" w:rsidRPr="00785AB5" w:rsidRDefault="004F0F7B" w:rsidP="00094665">
      <w:pPr>
        <w:pStyle w:val="ConsPlusNormal"/>
        <w:tabs>
          <w:tab w:val="left" w:pos="870"/>
        </w:tabs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AB5">
        <w:rPr>
          <w:rFonts w:ascii="Times New Roman" w:hAnsi="Times New Roman" w:cs="Times New Roman"/>
          <w:sz w:val="28"/>
          <w:szCs w:val="28"/>
        </w:rPr>
        <w:t xml:space="preserve"> На территории, прилегающей к зданию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785AB5">
        <w:rPr>
          <w:rFonts w:ascii="Times New Roman" w:hAnsi="Times New Roman" w:cs="Times New Roman"/>
          <w:sz w:val="28"/>
          <w:szCs w:val="28"/>
        </w:rPr>
        <w:t xml:space="preserve"> организуются места для парковки автотранспортных средств, в том числе места для парковки автотранспортных средств инвалидов, доступ заявителей к парковочным местам является бесплатным.</w:t>
      </w:r>
    </w:p>
    <w:p w:rsidR="004F0F7B" w:rsidRPr="00785AB5" w:rsidRDefault="004F0F7B" w:rsidP="00094665">
      <w:pPr>
        <w:pStyle w:val="ConsPlusNormal"/>
        <w:tabs>
          <w:tab w:val="left" w:pos="870"/>
        </w:tabs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AB5">
        <w:rPr>
          <w:rFonts w:ascii="Times New Roman" w:hAnsi="Times New Roman" w:cs="Times New Roman"/>
          <w:sz w:val="28"/>
          <w:szCs w:val="28"/>
        </w:rPr>
        <w:t xml:space="preserve">Помещения, предназначенные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785AB5">
        <w:rPr>
          <w:rFonts w:ascii="Times New Roman" w:hAnsi="Times New Roman" w:cs="Times New Roman"/>
          <w:sz w:val="28"/>
          <w:szCs w:val="28"/>
        </w:rPr>
        <w:t xml:space="preserve"> услуги, должны соответствовать санитарно-эпидемиологическим правилам и нормативам.</w:t>
      </w:r>
    </w:p>
    <w:p w:rsidR="004F0F7B" w:rsidRDefault="004F0F7B" w:rsidP="00094665">
      <w:pPr>
        <w:pStyle w:val="ConsPlusNormal"/>
        <w:tabs>
          <w:tab w:val="left" w:pos="870"/>
        </w:tabs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AB5">
        <w:rPr>
          <w:rFonts w:ascii="Times New Roman" w:hAnsi="Times New Roman" w:cs="Times New Roman"/>
          <w:sz w:val="28"/>
          <w:szCs w:val="28"/>
        </w:rPr>
        <w:t xml:space="preserve">В помещениях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785AB5">
        <w:rPr>
          <w:rFonts w:ascii="Times New Roman" w:hAnsi="Times New Roman" w:cs="Times New Roman"/>
          <w:sz w:val="28"/>
          <w:szCs w:val="28"/>
        </w:rPr>
        <w:t xml:space="preserve"> на видном месте помещаются схемы размещения средств пожаротушения и путей эвакуации в экстренных случаях.</w:t>
      </w:r>
    </w:p>
    <w:p w:rsidR="004F0F7B" w:rsidRPr="00785AB5" w:rsidRDefault="004F0F7B" w:rsidP="00094665">
      <w:pPr>
        <w:pStyle w:val="ConsPlusNormal"/>
        <w:tabs>
          <w:tab w:val="left" w:pos="87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4.2.3. Р</w:t>
      </w:r>
      <w:r w:rsidRPr="00785AB5">
        <w:rPr>
          <w:rFonts w:ascii="Times New Roman" w:hAnsi="Times New Roman" w:cs="Times New Roman"/>
          <w:sz w:val="28"/>
          <w:szCs w:val="28"/>
        </w:rPr>
        <w:t>асположенность в зоне доступности к основным транспортным магистралям, хорошие подъездные дороги;</w:t>
      </w:r>
    </w:p>
    <w:p w:rsidR="004F0F7B" w:rsidRDefault="004F0F7B" w:rsidP="00094665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AB5">
        <w:rPr>
          <w:rFonts w:ascii="Times New Roman" w:hAnsi="Times New Roman" w:cs="Times New Roman"/>
          <w:sz w:val="28"/>
          <w:szCs w:val="28"/>
        </w:rPr>
        <w:t xml:space="preserve">открытый доступ для заявителей к информации о порядке и сроках предоставления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государственной </w:t>
      </w:r>
      <w:r w:rsidRPr="00785AB5">
        <w:rPr>
          <w:rFonts w:ascii="Times New Roman" w:hAnsi="Times New Roman" w:cs="Times New Roman"/>
          <w:sz w:val="28"/>
          <w:szCs w:val="28"/>
        </w:rPr>
        <w:t xml:space="preserve"> услуги, порядке обжалования действий (бездействия) должностных лиц уполномоченного органа;</w:t>
      </w:r>
    </w:p>
    <w:p w:rsidR="004F0F7B" w:rsidRPr="00785AB5" w:rsidRDefault="004F0F7B" w:rsidP="00094665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AB5">
        <w:rPr>
          <w:rFonts w:ascii="Times New Roman" w:hAnsi="Times New Roman" w:cs="Times New Roman"/>
          <w:sz w:val="28"/>
          <w:szCs w:val="28"/>
        </w:rPr>
        <w:t xml:space="preserve">соблюдение стандарта предоставления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государственной </w:t>
      </w:r>
      <w:r w:rsidRPr="00785AB5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4F0F7B" w:rsidRPr="00785AB5" w:rsidRDefault="004F0F7B" w:rsidP="0009466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5AB5">
        <w:rPr>
          <w:rFonts w:ascii="Times New Roman" w:hAnsi="Times New Roman" w:cs="Times New Roman"/>
          <w:sz w:val="28"/>
          <w:szCs w:val="28"/>
        </w:rPr>
        <w:t xml:space="preserve">наличие необходимого и достаточного количества специалистов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785AB5">
        <w:rPr>
          <w:rFonts w:ascii="Times New Roman" w:hAnsi="Times New Roman" w:cs="Times New Roman"/>
          <w:sz w:val="28"/>
          <w:szCs w:val="28"/>
        </w:rPr>
        <w:t>, а также помещений, в которых осуществляются прием документов от заявителей (их представителей);</w:t>
      </w:r>
    </w:p>
    <w:p w:rsidR="004F0F7B" w:rsidRPr="00785AB5" w:rsidRDefault="004F0F7B" w:rsidP="00094665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85AB5">
        <w:rPr>
          <w:rFonts w:ascii="Times New Roman" w:hAnsi="Times New Roman" w:cs="Times New Roman"/>
          <w:sz w:val="28"/>
          <w:szCs w:val="28"/>
        </w:rPr>
        <w:t>4.2.4. Учреждением  обеспечивается создание инвалидам и иным маломобильным группам населения следующих условий доступности объектов в соответствии с требованиями, установленными законодательными и иными нормативными правовыми актами:</w:t>
      </w:r>
    </w:p>
    <w:p w:rsidR="004F0F7B" w:rsidRPr="002E61F3" w:rsidRDefault="004F0F7B" w:rsidP="000946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1F3">
        <w:rPr>
          <w:rFonts w:ascii="Times New Roman" w:hAnsi="Times New Roman" w:cs="Times New Roman"/>
          <w:sz w:val="28"/>
          <w:szCs w:val="28"/>
        </w:rPr>
        <w:t>возможность беспрепятственного входа в Учреждение  и выхода из него;</w:t>
      </w:r>
    </w:p>
    <w:p w:rsidR="004F0F7B" w:rsidRPr="002E61F3" w:rsidRDefault="004F0F7B" w:rsidP="000946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1F3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 Учреждения в целях доступа к месту предоставления услуги, в том числе с помощью работников Учреждения, предоставляющих услуги, ассистивных и вспомогательных технологий, а также сменного кресла-коляски;</w:t>
      </w:r>
    </w:p>
    <w:p w:rsidR="004F0F7B" w:rsidRPr="002E61F3" w:rsidRDefault="004F0F7B" w:rsidP="000946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1F3">
        <w:rPr>
          <w:rFonts w:ascii="Times New Roman" w:hAnsi="Times New Roman" w:cs="Times New Roman"/>
          <w:sz w:val="28"/>
          <w:szCs w:val="28"/>
        </w:rPr>
        <w:t>возможность посадки в транспортное средство и высадки из него перед входом в Учреждение, в том числе с использованием кресла-коляски и, при необходимости, с помощью работников Учреждения;</w:t>
      </w:r>
    </w:p>
    <w:p w:rsidR="004F0F7B" w:rsidRPr="002E61F3" w:rsidRDefault="004F0F7B" w:rsidP="000946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1F3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нарушения функции зрения и самостоятельного передвижения по территории Учреждения;</w:t>
      </w:r>
    </w:p>
    <w:p w:rsidR="004F0F7B" w:rsidRPr="002E61F3" w:rsidRDefault="004F0F7B" w:rsidP="000946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1F3">
        <w:rPr>
          <w:rFonts w:ascii="Times New Roman" w:hAnsi="Times New Roman" w:cs="Times New Roman"/>
          <w:sz w:val="28"/>
          <w:szCs w:val="28"/>
        </w:rPr>
        <w:t>содействие инвалиду при входе в Учреждение и выходе из него, информирование инвалида о доступных маршрутах общественного транспорта;</w:t>
      </w:r>
    </w:p>
    <w:p w:rsidR="004F0F7B" w:rsidRPr="002E61F3" w:rsidRDefault="004F0F7B" w:rsidP="000946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1F3">
        <w:rPr>
          <w:rFonts w:ascii="Times New Roman" w:hAnsi="Times New Roman" w:cs="Times New Roman"/>
          <w:sz w:val="28"/>
          <w:szCs w:val="28"/>
        </w:rPr>
        <w:t>надлежащее размещение носителей информации, необходимой для обеспечения беспрепятственного доступа инвалидов к Учреждению и услугам,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4F0F7B" w:rsidRPr="002E61F3" w:rsidRDefault="004F0F7B" w:rsidP="000946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1F3">
        <w:rPr>
          <w:rFonts w:ascii="Times New Roman" w:hAnsi="Times New Roman" w:cs="Times New Roman"/>
          <w:sz w:val="28"/>
          <w:szCs w:val="28"/>
        </w:rPr>
        <w:t xml:space="preserve">обеспечение допуска на территорию Учреждения, в котором предоставляется услуга, собаки-проводника при наличии документа, подтверждающего ее специальное обучение, выданного по форме и в порядке, утвержденных </w:t>
      </w:r>
      <w:hyperlink r:id="rId10" w:history="1">
        <w:r w:rsidRPr="002E61F3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2E61F3">
        <w:rPr>
          <w:rFonts w:ascii="Times New Roman" w:hAnsi="Times New Roman" w:cs="Times New Roman"/>
          <w:sz w:val="28"/>
          <w:szCs w:val="28"/>
        </w:rPr>
        <w:t xml:space="preserve"> Министерства труда и социальной защиты Российской Федерации от 22.06.2015 № 386н.</w:t>
      </w:r>
    </w:p>
    <w:p w:rsidR="004F0F7B" w:rsidRPr="002E61F3" w:rsidRDefault="004F0F7B" w:rsidP="00094665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E61F3">
        <w:rPr>
          <w:rFonts w:ascii="Times New Roman" w:hAnsi="Times New Roman" w:cs="Times New Roman"/>
          <w:sz w:val="28"/>
          <w:szCs w:val="28"/>
        </w:rPr>
        <w:t>4.2.5.Учреждением  обеспечивается создание инвалидам и иным маломобильным группам населения следующих условий доступности услуг в соответствии с требованиями, установленными законодательными и иными нормативными правовыми актами:</w:t>
      </w:r>
    </w:p>
    <w:p w:rsidR="004F0F7B" w:rsidRPr="002E61F3" w:rsidRDefault="004F0F7B" w:rsidP="000946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1F3">
        <w:rPr>
          <w:rFonts w:ascii="Times New Roman" w:hAnsi="Times New Roman" w:cs="Times New Roman"/>
          <w:sz w:val="28"/>
          <w:szCs w:val="28"/>
        </w:rPr>
        <w:t>оказание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действий;</w:t>
      </w:r>
    </w:p>
    <w:p w:rsidR="004F0F7B" w:rsidRPr="002E61F3" w:rsidRDefault="004F0F7B" w:rsidP="000946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1F3">
        <w:rPr>
          <w:rFonts w:ascii="Times New Roman" w:hAnsi="Times New Roman" w:cs="Times New Roman"/>
          <w:sz w:val="28"/>
          <w:szCs w:val="28"/>
        </w:rPr>
        <w:t>предоставление инвалидам по слуху, при необходимости, услуги с использованием русского жестового языка, включая обеспечение допуска на объект сурдопереводчика, тифлосурдопереводчика;</w:t>
      </w:r>
    </w:p>
    <w:p w:rsidR="004F0F7B" w:rsidRPr="002E61F3" w:rsidRDefault="004F0F7B" w:rsidP="0009466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1F3">
        <w:rPr>
          <w:rFonts w:ascii="Times New Roman" w:hAnsi="Times New Roman" w:cs="Times New Roman"/>
          <w:sz w:val="28"/>
          <w:szCs w:val="28"/>
        </w:rPr>
        <w:t>оказание помощи в преодолении барьеров, мешающих получению ими у</w:t>
      </w:r>
      <w:r>
        <w:rPr>
          <w:rFonts w:ascii="Times New Roman" w:hAnsi="Times New Roman" w:cs="Times New Roman"/>
          <w:sz w:val="28"/>
          <w:szCs w:val="28"/>
        </w:rPr>
        <w:t>слуг наравне с другими лицами;</w:t>
      </w:r>
    </w:p>
    <w:p w:rsidR="004F0F7B" w:rsidRPr="002E61F3" w:rsidRDefault="004F0F7B" w:rsidP="00094665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1F3">
        <w:rPr>
          <w:rFonts w:ascii="Times New Roman" w:hAnsi="Times New Roman" w:cs="Times New Roman"/>
          <w:sz w:val="28"/>
          <w:szCs w:val="28"/>
        </w:rPr>
        <w:t xml:space="preserve">отсутствие жалоб заявителей на действия (бездействия) должностных лиц Учреждения при предоставлении </w:t>
      </w:r>
      <w:r w:rsidRPr="002E61F3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государственной </w:t>
      </w:r>
      <w:r w:rsidRPr="002E61F3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4F0F7B" w:rsidRPr="001B7603" w:rsidRDefault="004F0F7B" w:rsidP="006F2D3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7603">
        <w:rPr>
          <w:rFonts w:ascii="Times New Roman" w:hAnsi="Times New Roman" w:cs="Times New Roman"/>
          <w:b/>
          <w:bCs/>
          <w:sz w:val="28"/>
          <w:szCs w:val="28"/>
        </w:rPr>
        <w:t>V. Формы контроля за исполнением административного регламента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B7603">
        <w:rPr>
          <w:rFonts w:ascii="Times New Roman" w:hAnsi="Times New Roman" w:cs="Times New Roman"/>
          <w:sz w:val="28"/>
          <w:szCs w:val="28"/>
        </w:rPr>
        <w:t>.1. Текущий контроль за соблюдением и исполнением ответственными работниками положений настоящего регламента, устанавливающих требования к предоставлению услуги осуществляется </w:t>
      </w:r>
      <w:r>
        <w:rPr>
          <w:rFonts w:ascii="Times New Roman" w:hAnsi="Times New Roman" w:cs="Times New Roman"/>
          <w:sz w:val="28"/>
          <w:szCs w:val="28"/>
        </w:rPr>
        <w:t xml:space="preserve">директором </w:t>
      </w:r>
      <w:r w:rsidRPr="001B7603">
        <w:rPr>
          <w:rFonts w:ascii="Times New Roman" w:hAnsi="Times New Roman" w:cs="Times New Roman"/>
          <w:sz w:val="28"/>
          <w:szCs w:val="28"/>
        </w:rPr>
        <w:t xml:space="preserve"> Учреждения.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B7603">
        <w:rPr>
          <w:rFonts w:ascii="Times New Roman" w:hAnsi="Times New Roman" w:cs="Times New Roman"/>
          <w:sz w:val="28"/>
          <w:szCs w:val="28"/>
        </w:rPr>
        <w:t xml:space="preserve">.2. Контроль за предоставлением услуги Учреждением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заместителем начальника управления по социальным вопросам </w:t>
      </w:r>
      <w:r w:rsidRPr="001B7603">
        <w:rPr>
          <w:rFonts w:ascii="Times New Roman" w:hAnsi="Times New Roman" w:cs="Times New Roman"/>
          <w:sz w:val="28"/>
          <w:szCs w:val="28"/>
        </w:rPr>
        <w:t>путем проведения проверок соблюдения и исполнения положений настоящего регламента.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B7603">
        <w:rPr>
          <w:rFonts w:ascii="Times New Roman" w:hAnsi="Times New Roman" w:cs="Times New Roman"/>
          <w:sz w:val="28"/>
          <w:szCs w:val="28"/>
        </w:rPr>
        <w:t>.3. Контроль полноты и качества предоставления услуги включает в себя: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5.3.1. П</w:t>
      </w:r>
      <w:r w:rsidRPr="001B7603">
        <w:rPr>
          <w:rFonts w:ascii="Times New Roman" w:hAnsi="Times New Roman" w:cs="Times New Roman"/>
          <w:sz w:val="28"/>
          <w:szCs w:val="28"/>
        </w:rPr>
        <w:t>роведение проверок, выявление и</w:t>
      </w:r>
      <w:r>
        <w:rPr>
          <w:rFonts w:ascii="Times New Roman" w:hAnsi="Times New Roman" w:cs="Times New Roman"/>
          <w:sz w:val="28"/>
          <w:szCs w:val="28"/>
        </w:rPr>
        <w:t xml:space="preserve"> принятие мер к устранению и не</w:t>
      </w:r>
      <w:r w:rsidRPr="001B7603">
        <w:rPr>
          <w:rFonts w:ascii="Times New Roman" w:hAnsi="Times New Roman" w:cs="Times New Roman"/>
          <w:sz w:val="28"/>
          <w:szCs w:val="28"/>
        </w:rPr>
        <w:t>допущению на</w:t>
      </w:r>
      <w:r>
        <w:rPr>
          <w:rFonts w:ascii="Times New Roman" w:hAnsi="Times New Roman" w:cs="Times New Roman"/>
          <w:sz w:val="28"/>
          <w:szCs w:val="28"/>
        </w:rPr>
        <w:t>рушений прав получателей услуги;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5.3.2. Р</w:t>
      </w:r>
      <w:r w:rsidRPr="001B7603">
        <w:rPr>
          <w:rFonts w:ascii="Times New Roman" w:hAnsi="Times New Roman" w:cs="Times New Roman"/>
          <w:sz w:val="28"/>
          <w:szCs w:val="28"/>
        </w:rPr>
        <w:t xml:space="preserve">ассмотрение, принятие решений и подготовку ответов на обращения получателей услуги, содержащих жалобы на решения, действия (бездействия) </w:t>
      </w:r>
      <w:r>
        <w:rPr>
          <w:rFonts w:ascii="Times New Roman" w:hAnsi="Times New Roman" w:cs="Times New Roman"/>
          <w:sz w:val="28"/>
          <w:szCs w:val="28"/>
        </w:rPr>
        <w:t xml:space="preserve">директора, </w:t>
      </w:r>
      <w:r w:rsidRPr="001B7603">
        <w:rPr>
          <w:rFonts w:ascii="Times New Roman" w:hAnsi="Times New Roman" w:cs="Times New Roman"/>
          <w:sz w:val="28"/>
          <w:szCs w:val="28"/>
        </w:rPr>
        <w:t xml:space="preserve"> ответственных работников Учреждения.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B760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B7603">
        <w:rPr>
          <w:rFonts w:ascii="Times New Roman" w:hAnsi="Times New Roman" w:cs="Times New Roman"/>
          <w:sz w:val="28"/>
          <w:szCs w:val="28"/>
        </w:rPr>
        <w:t>. По результатам проведенных проверок, в случае выявления нарушений прав получателей услуги, осуществляется привлечение виновных лиц к ответственности в соответствии с законодательством Российской Федерации.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Pr="001B7603">
        <w:rPr>
          <w:rFonts w:ascii="Times New Roman" w:hAnsi="Times New Roman" w:cs="Times New Roman"/>
          <w:sz w:val="28"/>
          <w:szCs w:val="28"/>
        </w:rPr>
        <w:t>. Работник, ответственный за предоставление услуги, несет дисциплинарную ответственность за решения и действия (бездействие), принимаемые (осуществляемые) в ходе проведения административных процедур, установленных настоящим регламентом. </w:t>
      </w:r>
    </w:p>
    <w:p w:rsidR="004F0F7B" w:rsidRPr="001B7603" w:rsidRDefault="004F0F7B" w:rsidP="0024666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7603">
        <w:rPr>
          <w:rFonts w:ascii="Times New Roman" w:hAnsi="Times New Roman" w:cs="Times New Roman"/>
          <w:b/>
          <w:bCs/>
          <w:sz w:val="28"/>
          <w:szCs w:val="28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1B7603">
        <w:rPr>
          <w:rFonts w:ascii="Times New Roman" w:hAnsi="Times New Roman" w:cs="Times New Roman"/>
          <w:b/>
          <w:bCs/>
          <w:sz w:val="28"/>
          <w:szCs w:val="28"/>
        </w:rPr>
        <w:t>. Досудебный (внесудебный) порядок обжалования действий</w:t>
      </w:r>
    </w:p>
    <w:p w:rsidR="004F0F7B" w:rsidRPr="001B7603" w:rsidRDefault="004F0F7B" w:rsidP="0024666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7603">
        <w:rPr>
          <w:rFonts w:ascii="Times New Roman" w:hAnsi="Times New Roman" w:cs="Times New Roman"/>
          <w:b/>
          <w:bCs/>
          <w:sz w:val="28"/>
          <w:szCs w:val="28"/>
        </w:rPr>
        <w:t>(бездействия) и решений органа, предоставляющего</w:t>
      </w:r>
    </w:p>
    <w:p w:rsidR="004F0F7B" w:rsidRPr="001B7603" w:rsidRDefault="004F0F7B" w:rsidP="007C348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государственную</w:t>
      </w:r>
      <w:r w:rsidRPr="001B7603">
        <w:rPr>
          <w:rFonts w:ascii="Times New Roman" w:hAnsi="Times New Roman" w:cs="Times New Roman"/>
          <w:b/>
          <w:bCs/>
          <w:sz w:val="28"/>
          <w:szCs w:val="28"/>
        </w:rPr>
        <w:t xml:space="preserve"> услугу, а так же должностных лиц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B7603">
        <w:rPr>
          <w:rFonts w:ascii="Times New Roman" w:hAnsi="Times New Roman" w:cs="Times New Roman"/>
          <w:sz w:val="28"/>
          <w:szCs w:val="28"/>
        </w:rPr>
        <w:t>.1. Заявитель вправе обжаловать действия (бездействие) и решения, принимаемые в ходе предоставления услуги.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B7603">
        <w:rPr>
          <w:rFonts w:ascii="Times New Roman" w:hAnsi="Times New Roman" w:cs="Times New Roman"/>
          <w:sz w:val="28"/>
          <w:szCs w:val="28"/>
        </w:rPr>
        <w:t>.2. Заявитель вправе обратиться с жалобой лично (устно) или направить письменное заявление или жалобу (далее - письменное обращение).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603">
        <w:rPr>
          <w:rFonts w:ascii="Times New Roman" w:hAnsi="Times New Roman" w:cs="Times New Roman"/>
          <w:sz w:val="28"/>
          <w:szCs w:val="28"/>
        </w:rPr>
        <w:t>Устное обращение допускается в ходе личного приема. Личный прием проводится в соответствии с графиком личного приема должностного лица, которому адресовано обращение.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B7603">
        <w:rPr>
          <w:rFonts w:ascii="Times New Roman" w:hAnsi="Times New Roman" w:cs="Times New Roman"/>
          <w:sz w:val="28"/>
          <w:szCs w:val="28"/>
        </w:rPr>
        <w:t>.3.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заинтересованного лица может быть дан ему устно в ходе личного приема. В остальных случаях, по существу поставленных в обращении вопросов дается письменный ответ.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B7603">
        <w:rPr>
          <w:rFonts w:ascii="Times New Roman" w:hAnsi="Times New Roman" w:cs="Times New Roman"/>
          <w:sz w:val="28"/>
          <w:szCs w:val="28"/>
        </w:rPr>
        <w:t>.4. Письменное обращение, подлежит регистрации и рассмотрению в порядке и в сроки, установленные Федеральным законом «О порядке рассмотрения обращений граждан Российской Федерации» от 2 мая 2006 года № 59-ФЗ.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B7603">
        <w:rPr>
          <w:rFonts w:ascii="Times New Roman" w:hAnsi="Times New Roman" w:cs="Times New Roman"/>
          <w:sz w:val="28"/>
          <w:szCs w:val="28"/>
        </w:rPr>
        <w:t xml:space="preserve">.5. При обращении граждан с письменным обращением указанное обращение рассматривается в течение 30 дней со дня его регистрации. В исключительных случаях, а также в случае направления запроса органам местного самоуправления, органам государственной власти, иным организациям или должностным лицам для получения необходимых для рассмотрения обращения документов и материалов, </w:t>
      </w:r>
      <w:r>
        <w:rPr>
          <w:rFonts w:ascii="Times New Roman" w:hAnsi="Times New Roman" w:cs="Times New Roman"/>
          <w:sz w:val="28"/>
          <w:szCs w:val="28"/>
        </w:rPr>
        <w:t>директор  Учреждения, ответственный работник Учреждения</w:t>
      </w:r>
      <w:r w:rsidRPr="001B7603">
        <w:rPr>
          <w:rFonts w:ascii="Times New Roman" w:hAnsi="Times New Roman" w:cs="Times New Roman"/>
          <w:sz w:val="28"/>
          <w:szCs w:val="28"/>
        </w:rPr>
        <w:t>, которому направлено обращение, вправе продлить срок рассмотрения обращения не более чем на 30 дней, уведомив о продлении срока его рассмотрения заявителя.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B7603">
        <w:rPr>
          <w:rFonts w:ascii="Times New Roman" w:hAnsi="Times New Roman" w:cs="Times New Roman"/>
          <w:sz w:val="28"/>
          <w:szCs w:val="28"/>
        </w:rPr>
        <w:t>.6. Заявитель в своем письменном обращении в обязательном порядке указывает: либо наименование органа, в который направляет письменное обращение, либо фамилию, имя, отчество соответствующего должностного лица и (или) его должность, а также свои фамилию, имя, отчество,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603">
        <w:rPr>
          <w:rFonts w:ascii="Times New Roman" w:hAnsi="Times New Roman" w:cs="Times New Roman"/>
          <w:sz w:val="28"/>
          <w:szCs w:val="28"/>
        </w:rPr>
        <w:t>В подтверждение своих доводов заявитель вправе приложить к письменному обращению необходимые документы и материалы, либо их копии.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B7603">
        <w:rPr>
          <w:rFonts w:ascii="Times New Roman" w:hAnsi="Times New Roman" w:cs="Times New Roman"/>
          <w:sz w:val="28"/>
          <w:szCs w:val="28"/>
        </w:rPr>
        <w:t xml:space="preserve">.7. </w:t>
      </w:r>
      <w:r>
        <w:rPr>
          <w:rFonts w:ascii="Times New Roman" w:hAnsi="Times New Roman" w:cs="Times New Roman"/>
          <w:sz w:val="28"/>
          <w:szCs w:val="28"/>
        </w:rPr>
        <w:t>Директор</w:t>
      </w:r>
      <w:r w:rsidRPr="001B760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должностное лицо Учреждения, </w:t>
      </w:r>
      <w:r w:rsidRPr="001B7603">
        <w:rPr>
          <w:rFonts w:ascii="Times New Roman" w:hAnsi="Times New Roman" w:cs="Times New Roman"/>
          <w:sz w:val="28"/>
          <w:szCs w:val="28"/>
        </w:rPr>
        <w:t xml:space="preserve"> которому направлено обращение, обеспечивает объективное, всестороннее и своевременное рассмотрение обращения.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603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обращения </w:t>
      </w:r>
      <w:r>
        <w:rPr>
          <w:rFonts w:ascii="Times New Roman" w:hAnsi="Times New Roman" w:cs="Times New Roman"/>
          <w:sz w:val="28"/>
          <w:szCs w:val="28"/>
        </w:rPr>
        <w:t>директор Учреждения  принимает</w:t>
      </w:r>
      <w:r w:rsidRPr="001B7603">
        <w:rPr>
          <w:rFonts w:ascii="Times New Roman" w:hAnsi="Times New Roman" w:cs="Times New Roman"/>
          <w:sz w:val="28"/>
          <w:szCs w:val="28"/>
        </w:rPr>
        <w:t xml:space="preserve"> решение по существу поставленных в обращении вопросов.</w:t>
      </w: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B7603">
        <w:rPr>
          <w:rFonts w:ascii="Times New Roman" w:hAnsi="Times New Roman" w:cs="Times New Roman"/>
          <w:sz w:val="28"/>
          <w:szCs w:val="28"/>
        </w:rPr>
        <w:t>.8. Если в письменном обращении не указаны фамилия заявителя и почтовый адрес, по которому должен быть направлен ответ, ответ на обращение не дается.</w:t>
      </w: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B7603">
        <w:rPr>
          <w:rFonts w:ascii="Times New Roman" w:hAnsi="Times New Roman" w:cs="Times New Roman"/>
          <w:sz w:val="28"/>
          <w:szCs w:val="28"/>
        </w:rPr>
        <w:t>.9. 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181E22">
      <w:pPr>
        <w:pStyle w:val="ConsPlusNonformat"/>
        <w:jc w:val="right"/>
        <w:rPr>
          <w:rFonts w:ascii="Times New Roman" w:hAnsi="Times New Roman" w:cs="Times New Roman"/>
        </w:rPr>
      </w:pPr>
      <w:r w:rsidRPr="00181E22">
        <w:rPr>
          <w:rFonts w:ascii="Times New Roman" w:hAnsi="Times New Roman" w:cs="Times New Roman"/>
        </w:rPr>
        <w:t xml:space="preserve">приложение № 1 </w:t>
      </w:r>
    </w:p>
    <w:p w:rsidR="004F0F7B" w:rsidRPr="00181E22" w:rsidRDefault="004F0F7B" w:rsidP="00181E22">
      <w:pPr>
        <w:pStyle w:val="ConsPlusNonformat"/>
        <w:jc w:val="right"/>
        <w:rPr>
          <w:rFonts w:ascii="Times New Roman" w:hAnsi="Times New Roman" w:cs="Times New Roman"/>
        </w:rPr>
      </w:pPr>
      <w:r w:rsidRPr="00181E22">
        <w:rPr>
          <w:rFonts w:ascii="Times New Roman" w:hAnsi="Times New Roman" w:cs="Times New Roman"/>
        </w:rPr>
        <w:t>к административному регламенту</w:t>
      </w:r>
    </w:p>
    <w:p w:rsidR="004F0F7B" w:rsidRPr="00817AAD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1B7603">
        <w:rPr>
          <w:rFonts w:ascii="Times New Roman" w:hAnsi="Times New Roman" w:cs="Times New Roman"/>
          <w:sz w:val="28"/>
          <w:szCs w:val="28"/>
        </w:rPr>
        <w:t> </w:t>
      </w:r>
      <w:r w:rsidRPr="00817AAD">
        <w:rPr>
          <w:rFonts w:ascii="Times New Roman" w:hAnsi="Times New Roman" w:cs="Times New Roman"/>
          <w:sz w:val="16"/>
          <w:szCs w:val="16"/>
        </w:rPr>
        <w:t>Утверждена</w:t>
      </w:r>
    </w:p>
    <w:p w:rsidR="004F0F7B" w:rsidRPr="00817AAD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817AAD">
        <w:rPr>
          <w:rFonts w:ascii="Times New Roman" w:hAnsi="Times New Roman" w:cs="Times New Roman"/>
          <w:sz w:val="16"/>
          <w:szCs w:val="16"/>
        </w:rPr>
        <w:t>приказом Министерства труда</w:t>
      </w:r>
    </w:p>
    <w:p w:rsidR="004F0F7B" w:rsidRPr="00817AAD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817AA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и социальной защиты</w:t>
      </w:r>
    </w:p>
    <w:p w:rsidR="004F0F7B" w:rsidRPr="00817AAD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817AA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Российской Федерации</w:t>
      </w:r>
    </w:p>
    <w:p w:rsidR="004F0F7B" w:rsidRPr="00817AAD" w:rsidRDefault="004F0F7B" w:rsidP="001C5726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817AA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от 28 марта 2014 г. N 159н</w:t>
      </w:r>
    </w:p>
    <w:p w:rsidR="004F0F7B" w:rsidRPr="00817AAD" w:rsidRDefault="004F0F7B" w:rsidP="00181E22">
      <w:pPr>
        <w:pStyle w:val="ConsPlusNonformat"/>
        <w:jc w:val="right"/>
        <w:rPr>
          <w:sz w:val="16"/>
          <w:szCs w:val="16"/>
        </w:rPr>
      </w:pPr>
      <w:r w:rsidRPr="00817AA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форма</w:t>
      </w:r>
    </w:p>
    <w:p w:rsidR="004F0F7B" w:rsidRDefault="004F0F7B" w:rsidP="00181E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F0F7B" w:rsidRDefault="004F0F7B" w:rsidP="00181E22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</w:t>
      </w:r>
    </w:p>
    <w:p w:rsidR="004F0F7B" w:rsidRPr="0098781A" w:rsidRDefault="004F0F7B" w:rsidP="00181E22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</w:t>
      </w:r>
    </w:p>
    <w:p w:rsidR="004F0F7B" w:rsidRPr="00671C4E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71C4E">
        <w:rPr>
          <w:rFonts w:ascii="Times New Roman" w:hAnsi="Times New Roman" w:cs="Times New Roman"/>
          <w:sz w:val="16"/>
          <w:szCs w:val="16"/>
        </w:rPr>
        <w:t>(наименование органа (поставщика</w:t>
      </w:r>
    </w:p>
    <w:p w:rsidR="004F0F7B" w:rsidRPr="00671C4E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71C4E">
        <w:rPr>
          <w:rFonts w:ascii="Times New Roman" w:hAnsi="Times New Roman" w:cs="Times New Roman"/>
          <w:sz w:val="16"/>
          <w:szCs w:val="16"/>
        </w:rPr>
        <w:t xml:space="preserve">социальных услуг,в который </w:t>
      </w:r>
    </w:p>
    <w:p w:rsidR="004F0F7B" w:rsidRPr="00671C4E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71C4E">
        <w:rPr>
          <w:rFonts w:ascii="Times New Roman" w:hAnsi="Times New Roman" w:cs="Times New Roman"/>
          <w:sz w:val="16"/>
          <w:szCs w:val="16"/>
        </w:rPr>
        <w:t xml:space="preserve"> предоставляется заявление)</w:t>
      </w:r>
    </w:p>
    <w:p w:rsidR="004F0F7B" w:rsidRDefault="004F0F7B" w:rsidP="00181E22">
      <w:pPr>
        <w:pStyle w:val="ConsPlusNonformat"/>
        <w:jc w:val="right"/>
      </w:pPr>
      <w:r w:rsidRPr="002C1DF3">
        <w:rPr>
          <w:rFonts w:ascii="Times New Roman" w:hAnsi="Times New Roman" w:cs="Times New Roman"/>
        </w:rPr>
        <w:t>от</w:t>
      </w:r>
      <w:r>
        <w:t xml:space="preserve"> ____________________________,</w:t>
      </w:r>
    </w:p>
    <w:p w:rsidR="004F0F7B" w:rsidRPr="00671C4E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71C4E">
        <w:rPr>
          <w:sz w:val="16"/>
          <w:szCs w:val="16"/>
        </w:rPr>
        <w:t>(</w:t>
      </w:r>
      <w:r w:rsidRPr="00671C4E">
        <w:rPr>
          <w:rFonts w:ascii="Times New Roman" w:hAnsi="Times New Roman" w:cs="Times New Roman"/>
          <w:sz w:val="16"/>
          <w:szCs w:val="16"/>
        </w:rPr>
        <w:t>фамилия, имя, отчество</w:t>
      </w:r>
    </w:p>
    <w:p w:rsidR="004F0F7B" w:rsidRPr="00671C4E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71C4E">
        <w:rPr>
          <w:rFonts w:ascii="Times New Roman" w:hAnsi="Times New Roman" w:cs="Times New Roman"/>
          <w:sz w:val="16"/>
          <w:szCs w:val="16"/>
        </w:rPr>
        <w:t>(при наличии) гражданина)</w:t>
      </w:r>
    </w:p>
    <w:p w:rsidR="004F0F7B" w:rsidRDefault="004F0F7B" w:rsidP="00181E22">
      <w:pPr>
        <w:pStyle w:val="ConsPlusNonformat"/>
        <w:jc w:val="right"/>
      </w:pPr>
      <w:r>
        <w:t>_____________, ________________,</w:t>
      </w:r>
    </w:p>
    <w:p w:rsidR="004F0F7B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71C4E">
        <w:rPr>
          <w:sz w:val="16"/>
          <w:szCs w:val="16"/>
        </w:rPr>
        <w:t>(</w:t>
      </w:r>
      <w:r w:rsidRPr="00671C4E">
        <w:rPr>
          <w:rFonts w:ascii="Times New Roman" w:hAnsi="Times New Roman" w:cs="Times New Roman"/>
          <w:sz w:val="16"/>
          <w:szCs w:val="16"/>
        </w:rPr>
        <w:t xml:space="preserve">дата рождения       (СНИЛС                  </w:t>
      </w:r>
    </w:p>
    <w:p w:rsidR="004F0F7B" w:rsidRPr="00671C4E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71C4E">
        <w:rPr>
          <w:rFonts w:ascii="Times New Roman" w:hAnsi="Times New Roman" w:cs="Times New Roman"/>
          <w:sz w:val="16"/>
          <w:szCs w:val="16"/>
        </w:rPr>
        <w:t>гражданина) гражданина)</w:t>
      </w:r>
    </w:p>
    <w:p w:rsidR="004F0F7B" w:rsidRDefault="004F0F7B" w:rsidP="00181E22">
      <w:pPr>
        <w:pStyle w:val="ConsPlusNonformat"/>
        <w:jc w:val="right"/>
      </w:pPr>
      <w:r>
        <w:t>_______________________________,</w:t>
      </w:r>
    </w:p>
    <w:p w:rsidR="004F0F7B" w:rsidRPr="00671C4E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71C4E">
        <w:rPr>
          <w:rFonts w:ascii="Times New Roman" w:hAnsi="Times New Roman" w:cs="Times New Roman"/>
          <w:sz w:val="16"/>
          <w:szCs w:val="16"/>
        </w:rPr>
        <w:t>(реквизиты документа,</w:t>
      </w:r>
    </w:p>
    <w:p w:rsidR="004F0F7B" w:rsidRPr="00671C4E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71C4E">
        <w:rPr>
          <w:rFonts w:ascii="Times New Roman" w:hAnsi="Times New Roman" w:cs="Times New Roman"/>
          <w:sz w:val="16"/>
          <w:szCs w:val="16"/>
        </w:rPr>
        <w:t>удостоверяющего личность)</w:t>
      </w:r>
    </w:p>
    <w:p w:rsidR="004F0F7B" w:rsidRDefault="004F0F7B" w:rsidP="00181E22">
      <w:pPr>
        <w:pStyle w:val="ConsPlusNonformat"/>
        <w:jc w:val="right"/>
      </w:pPr>
      <w:r>
        <w:t>________________________________</w:t>
      </w:r>
    </w:p>
    <w:p w:rsidR="004F0F7B" w:rsidRPr="00671C4E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71C4E">
        <w:rPr>
          <w:rFonts w:ascii="Times New Roman" w:hAnsi="Times New Roman" w:cs="Times New Roman"/>
          <w:sz w:val="16"/>
          <w:szCs w:val="16"/>
        </w:rPr>
        <w:t>(гражданство, сведения о месте</w:t>
      </w:r>
    </w:p>
    <w:p w:rsidR="004F0F7B" w:rsidRPr="00671C4E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71C4E">
        <w:rPr>
          <w:rFonts w:ascii="Times New Roman" w:hAnsi="Times New Roman" w:cs="Times New Roman"/>
          <w:sz w:val="16"/>
          <w:szCs w:val="16"/>
        </w:rPr>
        <w:t>проживания (пребывания)</w:t>
      </w:r>
    </w:p>
    <w:p w:rsidR="004F0F7B" w:rsidRDefault="004F0F7B" w:rsidP="00181E22">
      <w:pPr>
        <w:pStyle w:val="ConsPlusNonformat"/>
        <w:jc w:val="right"/>
      </w:pPr>
      <w:r>
        <w:t>________________________________,</w:t>
      </w:r>
    </w:p>
    <w:p w:rsidR="004F0F7B" w:rsidRPr="00EF7FDD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71C4E">
        <w:rPr>
          <w:rFonts w:ascii="Times New Roman" w:hAnsi="Times New Roman" w:cs="Times New Roman"/>
          <w:sz w:val="16"/>
          <w:szCs w:val="16"/>
        </w:rPr>
        <w:t>на территории РоссийскойФедерации)</w:t>
      </w:r>
    </w:p>
    <w:p w:rsidR="004F0F7B" w:rsidRDefault="004F0F7B" w:rsidP="00181E22">
      <w:pPr>
        <w:pStyle w:val="ConsPlusNonformat"/>
        <w:jc w:val="right"/>
      </w:pPr>
    </w:p>
    <w:p w:rsidR="004F0F7B" w:rsidRDefault="004F0F7B" w:rsidP="00181E22">
      <w:pPr>
        <w:pStyle w:val="ConsPlusNonformat"/>
        <w:jc w:val="right"/>
      </w:pPr>
      <w:r>
        <w:t>________________________________,</w:t>
      </w:r>
    </w:p>
    <w:p w:rsidR="004F0F7B" w:rsidRPr="00671C4E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71C4E">
        <w:rPr>
          <w:rFonts w:ascii="Times New Roman" w:hAnsi="Times New Roman" w:cs="Times New Roman"/>
          <w:sz w:val="16"/>
          <w:szCs w:val="16"/>
        </w:rPr>
        <w:t>(контактный телефон, e-mail (при наличии))</w:t>
      </w:r>
    </w:p>
    <w:p w:rsidR="004F0F7B" w:rsidRPr="002C1DF3" w:rsidRDefault="004F0F7B" w:rsidP="00181E2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C1DF3">
        <w:rPr>
          <w:rFonts w:ascii="Times New Roman" w:hAnsi="Times New Roman" w:cs="Times New Roman"/>
        </w:rPr>
        <w:t>от</w:t>
      </w:r>
      <w:r w:rsidRPr="002C1DF3">
        <w:rPr>
          <w:rFonts w:ascii="Times New Roman" w:hAnsi="Times New Roman" w:cs="Times New Roman"/>
          <w:sz w:val="24"/>
          <w:szCs w:val="24"/>
        </w:rPr>
        <w:t xml:space="preserve">  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4F0F7B" w:rsidRPr="00671C4E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71C4E">
        <w:rPr>
          <w:rFonts w:ascii="Times New Roman" w:hAnsi="Times New Roman" w:cs="Times New Roman"/>
          <w:sz w:val="16"/>
          <w:szCs w:val="16"/>
        </w:rPr>
        <w:t xml:space="preserve">(фамилия, имя, отчество(при наличии) </w:t>
      </w:r>
    </w:p>
    <w:p w:rsidR="004F0F7B" w:rsidRPr="00671C4E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71C4E">
        <w:rPr>
          <w:rFonts w:ascii="Times New Roman" w:hAnsi="Times New Roman" w:cs="Times New Roman"/>
          <w:sz w:val="16"/>
          <w:szCs w:val="16"/>
        </w:rPr>
        <w:t>представителя,наименование государственного</w:t>
      </w:r>
    </w:p>
    <w:p w:rsidR="004F0F7B" w:rsidRDefault="004F0F7B" w:rsidP="00181E22">
      <w:pPr>
        <w:pStyle w:val="ConsPlusNonformat"/>
        <w:jc w:val="right"/>
        <w:rPr>
          <w:sz w:val="16"/>
          <w:szCs w:val="16"/>
        </w:rPr>
      </w:pPr>
      <w:r w:rsidRPr="00671C4E">
        <w:rPr>
          <w:rFonts w:ascii="Times New Roman" w:hAnsi="Times New Roman" w:cs="Times New Roman"/>
          <w:sz w:val="16"/>
          <w:szCs w:val="16"/>
        </w:rPr>
        <w:t>органа, органа местногосамоуправления,</w:t>
      </w:r>
    </w:p>
    <w:p w:rsidR="004F0F7B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71C4E">
        <w:rPr>
          <w:rFonts w:ascii="Times New Roman" w:hAnsi="Times New Roman" w:cs="Times New Roman"/>
          <w:sz w:val="16"/>
          <w:szCs w:val="16"/>
        </w:rPr>
        <w:t>общественногообъединения, представляющих</w:t>
      </w:r>
    </w:p>
    <w:p w:rsidR="004F0F7B" w:rsidRPr="00671C4E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71C4E">
        <w:rPr>
          <w:rFonts w:ascii="Times New Roman" w:hAnsi="Times New Roman" w:cs="Times New Roman"/>
          <w:sz w:val="16"/>
          <w:szCs w:val="16"/>
        </w:rPr>
        <w:t>интересы гражданина</w:t>
      </w:r>
    </w:p>
    <w:p w:rsidR="004F0F7B" w:rsidRDefault="004F0F7B" w:rsidP="00181E22">
      <w:pPr>
        <w:pStyle w:val="ConsPlusNonformat"/>
        <w:jc w:val="right"/>
      </w:pPr>
      <w:r>
        <w:t>________________________________</w:t>
      </w:r>
    </w:p>
    <w:p w:rsidR="004F0F7B" w:rsidRPr="00671C4E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71C4E">
        <w:rPr>
          <w:rFonts w:ascii="Times New Roman" w:hAnsi="Times New Roman" w:cs="Times New Roman"/>
          <w:sz w:val="16"/>
          <w:szCs w:val="16"/>
        </w:rPr>
        <w:t>реквизиты документа,</w:t>
      </w:r>
    </w:p>
    <w:p w:rsidR="004F0F7B" w:rsidRPr="00671C4E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71C4E">
        <w:rPr>
          <w:rFonts w:ascii="Times New Roman" w:hAnsi="Times New Roman" w:cs="Times New Roman"/>
          <w:sz w:val="16"/>
          <w:szCs w:val="16"/>
        </w:rPr>
        <w:t>подтверждающего полномочия</w:t>
      </w:r>
    </w:p>
    <w:p w:rsidR="004F0F7B" w:rsidRDefault="004F0F7B" w:rsidP="00181E22">
      <w:pPr>
        <w:pStyle w:val="ConsPlusNonformat"/>
        <w:jc w:val="right"/>
      </w:pPr>
      <w:r>
        <w:t>________________________________</w:t>
      </w:r>
    </w:p>
    <w:p w:rsidR="004F0F7B" w:rsidRPr="004819CC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4819CC">
        <w:rPr>
          <w:rFonts w:ascii="Times New Roman" w:hAnsi="Times New Roman" w:cs="Times New Roman"/>
          <w:sz w:val="16"/>
          <w:szCs w:val="16"/>
        </w:rPr>
        <w:t>представителя, реквизиты</w:t>
      </w:r>
    </w:p>
    <w:p w:rsidR="004F0F7B" w:rsidRPr="004819CC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4819CC">
        <w:rPr>
          <w:rFonts w:ascii="Times New Roman" w:hAnsi="Times New Roman" w:cs="Times New Roman"/>
          <w:sz w:val="16"/>
          <w:szCs w:val="16"/>
        </w:rPr>
        <w:t>документа, подтверждающего</w:t>
      </w:r>
    </w:p>
    <w:p w:rsidR="004F0F7B" w:rsidRDefault="004F0F7B" w:rsidP="00181E22">
      <w:pPr>
        <w:pStyle w:val="ConsPlusNonformat"/>
        <w:jc w:val="right"/>
      </w:pPr>
      <w:r>
        <w:t>_________________________________</w:t>
      </w:r>
    </w:p>
    <w:p w:rsidR="004F0F7B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4819CC">
        <w:rPr>
          <w:rFonts w:ascii="Times New Roman" w:hAnsi="Times New Roman" w:cs="Times New Roman"/>
          <w:sz w:val="16"/>
          <w:szCs w:val="16"/>
        </w:rPr>
        <w:t xml:space="preserve">личность представителя, адресместа жительства, </w:t>
      </w:r>
    </w:p>
    <w:p w:rsidR="004F0F7B" w:rsidRPr="004819CC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4819CC">
        <w:rPr>
          <w:rFonts w:ascii="Times New Roman" w:hAnsi="Times New Roman" w:cs="Times New Roman"/>
          <w:sz w:val="16"/>
          <w:szCs w:val="16"/>
        </w:rPr>
        <w:t>адрес нахождения государственного</w:t>
      </w:r>
    </w:p>
    <w:p w:rsidR="004F0F7B" w:rsidRPr="004819CC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4819CC">
        <w:rPr>
          <w:rFonts w:ascii="Times New Roman" w:hAnsi="Times New Roman" w:cs="Times New Roman"/>
          <w:sz w:val="16"/>
          <w:szCs w:val="16"/>
        </w:rPr>
        <w:t>органа, органа местного самоуправления, общественного</w:t>
      </w:r>
    </w:p>
    <w:p w:rsidR="004F0F7B" w:rsidRPr="004819CC" w:rsidRDefault="004F0F7B" w:rsidP="00181E22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4819CC">
        <w:rPr>
          <w:rFonts w:ascii="Times New Roman" w:hAnsi="Times New Roman" w:cs="Times New Roman"/>
          <w:sz w:val="16"/>
          <w:szCs w:val="16"/>
        </w:rPr>
        <w:t xml:space="preserve"> объединения)</w:t>
      </w:r>
    </w:p>
    <w:p w:rsidR="004F0F7B" w:rsidRDefault="004F0F7B" w:rsidP="00181E22">
      <w:pPr>
        <w:pStyle w:val="ConsPlusNonformat"/>
      </w:pPr>
    </w:p>
    <w:p w:rsidR="004F0F7B" w:rsidRPr="00B82D98" w:rsidRDefault="004F0F7B" w:rsidP="00181E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77"/>
      <w:bookmarkEnd w:id="1"/>
      <w:r w:rsidRPr="00B82D98">
        <w:rPr>
          <w:rFonts w:ascii="Times New Roman" w:hAnsi="Times New Roman" w:cs="Times New Roman"/>
          <w:sz w:val="24"/>
          <w:szCs w:val="24"/>
        </w:rPr>
        <w:t>Заявление</w:t>
      </w:r>
    </w:p>
    <w:p w:rsidR="004F0F7B" w:rsidRPr="00B82D98" w:rsidRDefault="004F0F7B" w:rsidP="00181E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82D98">
        <w:rPr>
          <w:rFonts w:ascii="Times New Roman" w:hAnsi="Times New Roman" w:cs="Times New Roman"/>
          <w:sz w:val="24"/>
          <w:szCs w:val="24"/>
        </w:rPr>
        <w:t>о предоставлении социальных услуг</w:t>
      </w:r>
    </w:p>
    <w:p w:rsidR="004F0F7B" w:rsidRPr="000F625E" w:rsidRDefault="004F0F7B" w:rsidP="00181E2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4F0F7B" w:rsidRPr="00B82D98" w:rsidRDefault="004F0F7B" w:rsidP="00181E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D98">
        <w:rPr>
          <w:rFonts w:ascii="Times New Roman" w:hAnsi="Times New Roman" w:cs="Times New Roman"/>
          <w:sz w:val="24"/>
          <w:szCs w:val="24"/>
        </w:rPr>
        <w:t xml:space="preserve">Прошу   предоставить   мне   социальные   услуги  в  форме  социального обслуживания </w:t>
      </w:r>
    </w:p>
    <w:p w:rsidR="004F0F7B" w:rsidRPr="00B55D82" w:rsidRDefault="004F0F7B" w:rsidP="00181E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C396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Pr="00B82D98">
        <w:rPr>
          <w:rFonts w:ascii="Times New Roman" w:hAnsi="Times New Roman" w:cs="Times New Roman"/>
          <w:sz w:val="24"/>
          <w:szCs w:val="24"/>
        </w:rPr>
        <w:t xml:space="preserve">, оказываемые </w:t>
      </w:r>
      <w:r w:rsidRPr="00DC3961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4F0F7B" w:rsidRPr="00B55D82" w:rsidRDefault="004F0F7B" w:rsidP="00181E2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F52F0">
        <w:rPr>
          <w:rFonts w:ascii="Times New Roman" w:hAnsi="Times New Roman" w:cs="Times New Roman"/>
          <w:sz w:val="16"/>
          <w:szCs w:val="16"/>
        </w:rPr>
        <w:t>(указывается форма социального обслуживания)</w:t>
      </w:r>
    </w:p>
    <w:p w:rsidR="004F0F7B" w:rsidRPr="00B55D82" w:rsidRDefault="004F0F7B" w:rsidP="00181E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5D82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F0F7B" w:rsidRPr="00B82D98" w:rsidRDefault="004F0F7B" w:rsidP="00181E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5D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4F0F7B" w:rsidRPr="00B55D82" w:rsidRDefault="004F0F7B" w:rsidP="00181E22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3F52F0">
        <w:rPr>
          <w:rFonts w:ascii="Times New Roman" w:hAnsi="Times New Roman" w:cs="Times New Roman"/>
          <w:sz w:val="16"/>
          <w:szCs w:val="16"/>
        </w:rPr>
        <w:t>(указывается желаемый (желаемые) поставщик (поставщики) социальных услуг)</w:t>
      </w:r>
    </w:p>
    <w:p w:rsidR="004F0F7B" w:rsidRPr="00DC3961" w:rsidRDefault="004F0F7B" w:rsidP="00181E22">
      <w:pPr>
        <w:pStyle w:val="ConsPlusNonformat"/>
        <w:rPr>
          <w:rFonts w:ascii="Times New Roman" w:hAnsi="Times New Roman" w:cs="Times New Roman"/>
        </w:rPr>
      </w:pPr>
      <w:r w:rsidRPr="00DC3961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4F0F7B" w:rsidRDefault="004F0F7B" w:rsidP="00181E22">
      <w:pPr>
        <w:pStyle w:val="ConsPlusNonformat"/>
        <w:rPr>
          <w:sz w:val="24"/>
          <w:szCs w:val="24"/>
        </w:rPr>
      </w:pPr>
      <w:r w:rsidRPr="00B82D98">
        <w:rPr>
          <w:rFonts w:ascii="Times New Roman" w:hAnsi="Times New Roman" w:cs="Times New Roman"/>
          <w:sz w:val="24"/>
          <w:szCs w:val="24"/>
        </w:rPr>
        <w:t>Нуждаюсь в социальных услугах:</w:t>
      </w:r>
      <w:r w:rsidRPr="00B82D98">
        <w:rPr>
          <w:sz w:val="24"/>
          <w:szCs w:val="24"/>
        </w:rPr>
        <w:t>__</w:t>
      </w:r>
      <w:r>
        <w:rPr>
          <w:sz w:val="24"/>
          <w:szCs w:val="24"/>
        </w:rPr>
        <w:t>____________________________________________________________</w:t>
      </w:r>
    </w:p>
    <w:p w:rsidR="004F0F7B" w:rsidRPr="00B87BF0" w:rsidRDefault="004F0F7B" w:rsidP="00181E22">
      <w:pPr>
        <w:pStyle w:val="ConsPlusNonformat"/>
        <w:rPr>
          <w:rFonts w:ascii="Times New Roman" w:hAnsi="Times New Roman" w:cs="Times New Roman"/>
        </w:rPr>
      </w:pPr>
      <w:r w:rsidRPr="0098781A">
        <w:rPr>
          <w:rFonts w:ascii="Times New Roman" w:hAnsi="Times New Roman" w:cs="Times New Roman"/>
          <w:sz w:val="16"/>
          <w:szCs w:val="16"/>
        </w:rPr>
        <w:t>(указываются желаемые социальные услуги</w:t>
      </w:r>
      <w:r>
        <w:rPr>
          <w:rFonts w:ascii="Times New Roman" w:hAnsi="Times New Roman" w:cs="Times New Roman"/>
        </w:rPr>
        <w:t xml:space="preserve">  </w:t>
      </w:r>
      <w:r w:rsidRPr="0098781A">
        <w:rPr>
          <w:rFonts w:ascii="Times New Roman" w:hAnsi="Times New Roman" w:cs="Times New Roman"/>
          <w:sz w:val="16"/>
          <w:szCs w:val="16"/>
        </w:rPr>
        <w:t>и периодичность их предоставления)</w:t>
      </w:r>
    </w:p>
    <w:p w:rsidR="004F0F7B" w:rsidRPr="00B82D98" w:rsidRDefault="004F0F7B" w:rsidP="00181E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D98">
        <w:rPr>
          <w:rFonts w:ascii="Times New Roman" w:hAnsi="Times New Roman" w:cs="Times New Roman"/>
          <w:sz w:val="24"/>
          <w:szCs w:val="24"/>
        </w:rPr>
        <w:t>В    предоставлении    социальных    услуг    нуждаюсь   по   следующим</w:t>
      </w:r>
    </w:p>
    <w:p w:rsidR="004F0F7B" w:rsidRDefault="004F0F7B" w:rsidP="00181E22">
      <w:pPr>
        <w:pStyle w:val="ConsPlusNonformat"/>
      </w:pPr>
      <w:r w:rsidRPr="00B82D98">
        <w:rPr>
          <w:rFonts w:ascii="Times New Roman" w:hAnsi="Times New Roman" w:cs="Times New Roman"/>
          <w:sz w:val="24"/>
          <w:szCs w:val="24"/>
        </w:rPr>
        <w:t>обстоятельствам:</w:t>
      </w:r>
      <w:r>
        <w:t>_____________________________________________________________________________________________________________________________________________________</w:t>
      </w:r>
    </w:p>
    <w:p w:rsidR="004F0F7B" w:rsidRDefault="004F0F7B" w:rsidP="00181E22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3F52F0">
        <w:rPr>
          <w:rFonts w:ascii="Times New Roman" w:hAnsi="Times New Roman" w:cs="Times New Roman"/>
          <w:sz w:val="16"/>
          <w:szCs w:val="16"/>
        </w:rPr>
        <w:t>(указываются обстоятельства, которые ухудшают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3F52F0">
        <w:rPr>
          <w:rFonts w:ascii="Times New Roman" w:hAnsi="Times New Roman" w:cs="Times New Roman"/>
          <w:sz w:val="16"/>
          <w:szCs w:val="16"/>
        </w:rPr>
        <w:t>или могут ухудшить условия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3F52F0">
        <w:rPr>
          <w:rFonts w:ascii="Times New Roman" w:hAnsi="Times New Roman" w:cs="Times New Roman"/>
          <w:sz w:val="16"/>
          <w:szCs w:val="16"/>
        </w:rPr>
        <w:t>жизнедеятельности гражданина)</w:t>
      </w:r>
    </w:p>
    <w:p w:rsidR="004F0F7B" w:rsidRPr="00B55D82" w:rsidRDefault="004F0F7B" w:rsidP="00181E2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</w:t>
      </w:r>
    </w:p>
    <w:p w:rsidR="004F0F7B" w:rsidRDefault="004F0F7B" w:rsidP="00181E22">
      <w:pPr>
        <w:pStyle w:val="ConsPlusNonformat"/>
      </w:pPr>
      <w:r w:rsidRPr="00B82D98">
        <w:rPr>
          <w:rFonts w:ascii="Times New Roman" w:hAnsi="Times New Roman" w:cs="Times New Roman"/>
          <w:sz w:val="24"/>
          <w:szCs w:val="24"/>
        </w:rPr>
        <w:t>Условия проживания и состав семьи:</w:t>
      </w:r>
      <w:r>
        <w:t xml:space="preserve"> __________________________________________________________________________________</w:t>
      </w:r>
    </w:p>
    <w:p w:rsidR="004F0F7B" w:rsidRDefault="004F0F7B" w:rsidP="00181E22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t xml:space="preserve">                                    (</w:t>
      </w:r>
      <w:r w:rsidRPr="003F52F0">
        <w:rPr>
          <w:rFonts w:ascii="Times New Roman" w:hAnsi="Times New Roman" w:cs="Times New Roman"/>
          <w:sz w:val="16"/>
          <w:szCs w:val="16"/>
        </w:rPr>
        <w:t>указываются условия проживания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3F52F0">
        <w:rPr>
          <w:rFonts w:ascii="Times New Roman" w:hAnsi="Times New Roman" w:cs="Times New Roman"/>
          <w:sz w:val="16"/>
          <w:szCs w:val="16"/>
        </w:rPr>
        <w:t>и состав семьи)</w:t>
      </w:r>
    </w:p>
    <w:p w:rsidR="004F0F7B" w:rsidRPr="00B55D82" w:rsidRDefault="004F0F7B" w:rsidP="00181E2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0F7B" w:rsidRPr="00B55D82" w:rsidRDefault="004F0F7B" w:rsidP="00181E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55D82">
        <w:rPr>
          <w:rFonts w:ascii="Times New Roman" w:hAnsi="Times New Roman" w:cs="Times New Roman"/>
          <w:sz w:val="24"/>
          <w:szCs w:val="24"/>
        </w:rPr>
        <w:t>Сведения  о  доходе,  учитываемые  для  расчета величины среднедушевого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5D82">
        <w:rPr>
          <w:rFonts w:ascii="Times New Roman" w:hAnsi="Times New Roman" w:cs="Times New Roman"/>
          <w:sz w:val="24"/>
          <w:szCs w:val="24"/>
        </w:rPr>
        <w:t>дохода  получателя(ей)  социальных услуг:</w:t>
      </w:r>
    </w:p>
    <w:p w:rsidR="004F0F7B" w:rsidRDefault="004F0F7B" w:rsidP="00181E22">
      <w:pPr>
        <w:pStyle w:val="ConsPlusNonformat"/>
      </w:pPr>
      <w:r>
        <w:t>____________________________________________________________________________________________________________________________________________________________________</w:t>
      </w:r>
    </w:p>
    <w:p w:rsidR="004F0F7B" w:rsidRDefault="004F0F7B" w:rsidP="00181E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0F7B" w:rsidRPr="00EF7FDD" w:rsidRDefault="004F0F7B" w:rsidP="00181E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7FDD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4F0F7B" w:rsidRPr="00EF7FDD" w:rsidRDefault="004F0F7B" w:rsidP="00181E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7FDD">
        <w:rPr>
          <w:rFonts w:ascii="Times New Roman" w:hAnsi="Times New Roman" w:cs="Times New Roman"/>
          <w:sz w:val="24"/>
          <w:szCs w:val="24"/>
        </w:rPr>
        <w:t xml:space="preserve">На  обработку  персональных  данных  о себе в соответствии со </w:t>
      </w:r>
      <w:hyperlink r:id="rId11" w:history="1">
        <w:r w:rsidRPr="00EF7FDD">
          <w:rPr>
            <w:rFonts w:ascii="Times New Roman" w:hAnsi="Times New Roman" w:cs="Times New Roman"/>
            <w:sz w:val="24"/>
            <w:szCs w:val="24"/>
          </w:rPr>
          <w:t>статьей 9</w:t>
        </w:r>
      </w:hyperlink>
    </w:p>
    <w:p w:rsidR="004F0F7B" w:rsidRPr="00EF7FDD" w:rsidRDefault="004F0F7B" w:rsidP="00181E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7FDD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2006 г. N 152-ФЗ "О персональных данных" </w:t>
      </w:r>
    </w:p>
    <w:p w:rsidR="004F0F7B" w:rsidRDefault="004F0F7B" w:rsidP="00181E22">
      <w:pPr>
        <w:pStyle w:val="ConsPlusNonformat"/>
        <w:jc w:val="both"/>
      </w:pPr>
      <w:r w:rsidRPr="00EF7FDD">
        <w:rPr>
          <w:rFonts w:ascii="Times New Roman" w:hAnsi="Times New Roman" w:cs="Times New Roman"/>
          <w:sz w:val="24"/>
          <w:szCs w:val="24"/>
        </w:rPr>
        <w:t>для включения в реестр получателей социальных услуг:</w:t>
      </w:r>
      <w:r>
        <w:t>________________________.</w:t>
      </w:r>
    </w:p>
    <w:p w:rsidR="004F0F7B" w:rsidRPr="003F52F0" w:rsidRDefault="004F0F7B" w:rsidP="00181E22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3F52F0">
        <w:rPr>
          <w:rFonts w:ascii="Times New Roman" w:hAnsi="Times New Roman" w:cs="Times New Roman"/>
          <w:sz w:val="16"/>
          <w:szCs w:val="16"/>
        </w:rPr>
        <w:t>(согласен/не согласен)</w:t>
      </w:r>
    </w:p>
    <w:p w:rsidR="004F0F7B" w:rsidRDefault="004F0F7B" w:rsidP="00181E22">
      <w:pPr>
        <w:pStyle w:val="ConsPlusNonformat"/>
      </w:pPr>
    </w:p>
    <w:p w:rsidR="004F0F7B" w:rsidRDefault="004F0F7B" w:rsidP="00181E22">
      <w:pPr>
        <w:pStyle w:val="ConsPlusNonformat"/>
      </w:pPr>
      <w:r>
        <w:t>_________________ (__________________)          "__" ___________________ г.</w:t>
      </w:r>
    </w:p>
    <w:p w:rsidR="004F0F7B" w:rsidRPr="003F52F0" w:rsidRDefault="004F0F7B" w:rsidP="00181E22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t xml:space="preserve">  (</w:t>
      </w:r>
      <w:r w:rsidRPr="003F52F0">
        <w:rPr>
          <w:rFonts w:ascii="Times New Roman" w:hAnsi="Times New Roman" w:cs="Times New Roman"/>
          <w:sz w:val="16"/>
          <w:szCs w:val="16"/>
        </w:rPr>
        <w:t xml:space="preserve">подпись)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3F52F0">
        <w:rPr>
          <w:rFonts w:ascii="Times New Roman" w:hAnsi="Times New Roman" w:cs="Times New Roman"/>
          <w:sz w:val="16"/>
          <w:szCs w:val="16"/>
        </w:rPr>
        <w:t xml:space="preserve">(Ф.И.О.)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3F52F0">
        <w:rPr>
          <w:rFonts w:ascii="Times New Roman" w:hAnsi="Times New Roman" w:cs="Times New Roman"/>
          <w:sz w:val="16"/>
          <w:szCs w:val="16"/>
        </w:rPr>
        <w:t xml:space="preserve"> дата заполнения заявления</w:t>
      </w:r>
    </w:p>
    <w:p w:rsidR="004F0F7B" w:rsidRPr="00CF34C2" w:rsidRDefault="004F0F7B" w:rsidP="00181E22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4F0F7B" w:rsidRPr="001B7603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181E22">
      <w:pPr>
        <w:pStyle w:val="ConsPlusNonformat"/>
        <w:jc w:val="right"/>
        <w:rPr>
          <w:rFonts w:ascii="Times New Roman" w:hAnsi="Times New Roman" w:cs="Times New Roman"/>
        </w:rPr>
      </w:pPr>
      <w:r w:rsidRPr="00181E22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2</w:t>
      </w:r>
    </w:p>
    <w:p w:rsidR="004F0F7B" w:rsidRPr="00181E22" w:rsidRDefault="004F0F7B" w:rsidP="00181E22">
      <w:pPr>
        <w:pStyle w:val="ConsPlusNonformat"/>
        <w:jc w:val="right"/>
        <w:rPr>
          <w:rFonts w:ascii="Times New Roman" w:hAnsi="Times New Roman" w:cs="Times New Roman"/>
        </w:rPr>
      </w:pPr>
      <w:r w:rsidRPr="00181E22">
        <w:rPr>
          <w:rFonts w:ascii="Times New Roman" w:hAnsi="Times New Roman" w:cs="Times New Roman"/>
        </w:rPr>
        <w:t>к административному регламенту</w:t>
      </w:r>
    </w:p>
    <w:p w:rsidR="004F0F7B" w:rsidRDefault="004F0F7B" w:rsidP="00181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Форма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kern w:val="1"/>
          <w:sz w:val="18"/>
          <w:szCs w:val="18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_____________________________________________________________________________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18"/>
          <w:szCs w:val="18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18"/>
          <w:szCs w:val="18"/>
          <w:lang w:eastAsia="zh-CN"/>
        </w:rPr>
        <w:t>(наименование органа, уполномоченного на составление индивидуальной программы предоставления социальных услуг)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18"/>
          <w:szCs w:val="18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zh-CN"/>
        </w:rPr>
      </w:pPr>
      <w:r w:rsidRPr="000B7CB5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zh-CN"/>
        </w:rPr>
        <w:t>Индивидуальная программа предоставления социальных услуг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18"/>
          <w:szCs w:val="18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_______________                                                     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           </w:t>
      </w: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      № ________________________                                                          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18"/>
          <w:szCs w:val="18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18"/>
          <w:szCs w:val="18"/>
          <w:lang w:eastAsia="zh-CN"/>
        </w:rPr>
        <w:t>(дата составления)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18"/>
          <w:szCs w:val="18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1. Фамилия, имя, отчество (при наличии)   __________________________________________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2. Пол __________  3. Дата рождения __________________</w:t>
      </w:r>
      <w:r w:rsidRPr="000B7CB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/>
        </w:rPr>
        <w:t>_</w:t>
      </w: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___________________________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4. Адрес места жительства: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почтовый индекс ____________  город (район)  ______________________________________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село __________________ улица  ______________________ дом № _______________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корпус ______________ квартира ___________ телефон _______________________________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5. Адрес места работы:  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почтовый индекс ________ город (район)   ___________________________________________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улица _____________ дом ______________ телефон ___________________________________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6. Серия, номер паспорта или данные иного документа, удостоверяющего личность, дата выдачи этих документов, наименование выдавшего органа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_________________________________________________________________________________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7. Адрес электронной почты (при наличии)  ___________________________________________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8. Индивидуальная программа предоставления социальных услуг разработана впервые, повторно (нужное подчеркнуть) на срок до: ___________________________________________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9. Форма социального обслуживания  ________________________________________________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10. Виды социальных услуг: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val="en-US" w:eastAsia="zh-CN"/>
        </w:rPr>
        <w:t>I</w:t>
      </w: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. Социально-бытовые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0"/>
          <w:szCs w:val="20"/>
          <w:lang w:eastAsia="zh-CN"/>
        </w:rPr>
      </w:pPr>
    </w:p>
    <w:tbl>
      <w:tblPr>
        <w:tblW w:w="10207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90"/>
        <w:gridCol w:w="3138"/>
        <w:gridCol w:w="1559"/>
        <w:gridCol w:w="1701"/>
        <w:gridCol w:w="1559"/>
        <w:gridCol w:w="1560"/>
      </w:tblGrid>
      <w:tr w:rsidR="004F0F7B" w:rsidRPr="008918FE"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keepNext/>
              <w:widowControl w:val="0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240" w:after="120" w:line="240" w:lineRule="auto"/>
              <w:ind w:left="720" w:hanging="720"/>
              <w:outlineLvl w:val="2"/>
              <w:rPr>
                <w:rFonts w:ascii="Arial" w:eastAsia="Microsoft YaHei" w:hAnsi="Arial"/>
                <w:b/>
                <w:bCs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Arial" w:hAnsi="Arial" w:cs="Arial"/>
                <w:kern w:val="1"/>
                <w:sz w:val="20"/>
                <w:szCs w:val="20"/>
                <w:lang w:eastAsia="zh-CN"/>
              </w:rPr>
              <w:t xml:space="preserve">№ </w:t>
            </w:r>
            <w:r w:rsidRPr="000B7CB5">
              <w:rPr>
                <w:rFonts w:ascii="Arial" w:eastAsia="Microsoft YaHei" w:hAnsi="Arial" w:cs="Arial"/>
                <w:kern w:val="1"/>
                <w:sz w:val="20"/>
                <w:szCs w:val="20"/>
                <w:lang w:eastAsia="zh-CN"/>
              </w:rPr>
              <w:t>п/п</w:t>
            </w:r>
          </w:p>
        </w:tc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Наименование социально бытовой услуги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Объем предоставления услуги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Периодичность предоставления услуги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Срок предоставления услуги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Отметка о выполнении</w:t>
            </w:r>
          </w:p>
        </w:tc>
      </w:tr>
      <w:tr w:rsidR="004F0F7B" w:rsidRPr="008918FE">
        <w:trPr>
          <w:trHeight w:val="486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38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Предоставление несовершеннолетним получателям</w:t>
            </w:r>
          </w:p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социальных услуг площади жилых помещений.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vertAlign w:val="superscript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rPr>
          <w:trHeight w:val="25"/>
        </w:trPr>
        <w:tc>
          <w:tcPr>
            <w:tcW w:w="690" w:type="dxa"/>
            <w:tcBorders>
              <w:left w:val="single" w:sz="2" w:space="0" w:color="000000"/>
              <w:bottom w:val="single" w:sz="4" w:space="0" w:color="auto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138" w:type="dxa"/>
            <w:tcBorders>
              <w:left w:val="single" w:sz="2" w:space="0" w:color="000000"/>
              <w:bottom w:val="single" w:sz="4" w:space="0" w:color="auto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Обеспечение несовершеннолетних получателей социальных услуг питанием.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c>
          <w:tcPr>
            <w:tcW w:w="6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Обеспечение несовершеннолетних получателей социальных услуг мягким инвентарем (одеждой, обувью, нательным бельем и постельными принадлежностями).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/>
        </w:rPr>
      </w:pPr>
    </w:p>
    <w:p w:rsidR="004F0F7B" w:rsidRDefault="004F0F7B" w:rsidP="002C5B9C">
      <w:pPr>
        <w:widowControl w:val="0"/>
        <w:tabs>
          <w:tab w:val="left" w:pos="10065"/>
        </w:tabs>
        <w:suppressAutoHyphens/>
        <w:spacing w:after="0" w:line="240" w:lineRule="auto"/>
        <w:ind w:left="1843"/>
        <w:jc w:val="center"/>
        <w:rPr>
          <w:rFonts w:ascii="Times New Roman" w:eastAsia="SimSun" w:hAnsi="Times New Roman"/>
          <w:kern w:val="1"/>
          <w:sz w:val="24"/>
          <w:szCs w:val="24"/>
          <w:lang w:eastAsia="zh-CN"/>
        </w:rPr>
      </w:pPr>
    </w:p>
    <w:p w:rsidR="004F0F7B" w:rsidRDefault="004F0F7B" w:rsidP="002C5B9C">
      <w:pPr>
        <w:widowControl w:val="0"/>
        <w:tabs>
          <w:tab w:val="left" w:pos="10065"/>
        </w:tabs>
        <w:suppressAutoHyphens/>
        <w:spacing w:after="0" w:line="240" w:lineRule="auto"/>
        <w:ind w:left="1843"/>
        <w:jc w:val="center"/>
        <w:rPr>
          <w:rFonts w:ascii="Times New Roman" w:eastAsia="SimSun" w:hAnsi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tabs>
          <w:tab w:val="left" w:pos="10065"/>
        </w:tabs>
        <w:suppressAutoHyphens/>
        <w:spacing w:after="0" w:line="240" w:lineRule="auto"/>
        <w:ind w:left="1843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val="en-US" w:eastAsia="zh-CN"/>
        </w:rPr>
        <w:t>II</w:t>
      </w: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. Социально-медицинские</w:t>
      </w:r>
    </w:p>
    <w:p w:rsidR="004F0F7B" w:rsidRPr="000B7CB5" w:rsidRDefault="004F0F7B" w:rsidP="002C5B9C">
      <w:pPr>
        <w:widowControl w:val="0"/>
        <w:tabs>
          <w:tab w:val="left" w:pos="10065"/>
        </w:tabs>
        <w:suppressAutoHyphens/>
        <w:spacing w:after="0" w:line="240" w:lineRule="auto"/>
        <w:ind w:left="2694"/>
        <w:jc w:val="center"/>
        <w:rPr>
          <w:rFonts w:ascii="Times New Roman" w:hAnsi="Times New Roman" w:cs="Times New Roman"/>
          <w:kern w:val="1"/>
          <w:sz w:val="20"/>
          <w:szCs w:val="20"/>
          <w:lang w:eastAsia="zh-CN"/>
        </w:rPr>
      </w:pPr>
    </w:p>
    <w:tbl>
      <w:tblPr>
        <w:tblW w:w="10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75"/>
        <w:gridCol w:w="3153"/>
        <w:gridCol w:w="1559"/>
        <w:gridCol w:w="1701"/>
        <w:gridCol w:w="1559"/>
        <w:gridCol w:w="1559"/>
      </w:tblGrid>
      <w:tr w:rsidR="004F0F7B" w:rsidRPr="008918FE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 xml:space="preserve">№ </w:t>
            </w: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п/п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Наименование социально-медицинской услуги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Объем предоставления услуги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Периодичность предоставления услуги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Срок предоставления услуги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Отметка о выполнения</w:t>
            </w:r>
          </w:p>
        </w:tc>
      </w:tr>
      <w:tr w:rsidR="004F0F7B" w:rsidRPr="008918FE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53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Наблюдение за состоянием здоровья (измерение артериального давления и температуры тела, контроль за приемом лекарств).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rPr>
          <w:trHeight w:val="474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153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Проведение оздоровительных мероприятий.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rPr>
          <w:trHeight w:val="454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153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Проведение комплекса физических упражнений.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rPr>
          <w:trHeight w:val="604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Проведение первичного медицинского осмотра и первичной санитарной обработки несовершеннолетних.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rPr>
          <w:trHeight w:val="60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Оказание первой доврачебной помощи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4F0F7B" w:rsidRPr="000B7CB5" w:rsidRDefault="004F0F7B" w:rsidP="002C5B9C">
      <w:pPr>
        <w:widowControl w:val="0"/>
        <w:tabs>
          <w:tab w:val="left" w:pos="210"/>
        </w:tabs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0"/>
          <w:szCs w:val="20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val="en-US" w:eastAsia="zh-CN"/>
        </w:rPr>
        <w:t>III</w:t>
      </w: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. Социально-психологические</w:t>
      </w:r>
    </w:p>
    <w:tbl>
      <w:tblPr>
        <w:tblW w:w="10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60"/>
        <w:gridCol w:w="3168"/>
        <w:gridCol w:w="1559"/>
        <w:gridCol w:w="1701"/>
        <w:gridCol w:w="1559"/>
        <w:gridCol w:w="1559"/>
      </w:tblGrid>
      <w:tr w:rsidR="004F0F7B" w:rsidRPr="008918FE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 xml:space="preserve">№ </w:t>
            </w: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п/п</w:t>
            </w:r>
          </w:p>
        </w:tc>
        <w:tc>
          <w:tcPr>
            <w:tcW w:w="3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Наименование  социально-психологические услуги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Объем предоставления услуги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Периодичность предоставления услуги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Срок предоставления услуги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Отметка о выполнении</w:t>
            </w:r>
          </w:p>
        </w:tc>
      </w:tr>
      <w:tr w:rsidR="004F0F7B" w:rsidRPr="008918FE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68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Социально-психологическое консультирование, в том числе по вопросам внутрисемейных отношений. 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rPr>
          <w:trHeight w:val="609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168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Социально-психологический патронаж. 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168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Психологические тренинги, направленные на повышение эмоционального тонуса, психомоторной активности и эффективного бесконфликтного социального поведения.  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c>
          <w:tcPr>
            <w:tcW w:w="660" w:type="dxa"/>
            <w:tcBorders>
              <w:left w:val="single" w:sz="2" w:space="0" w:color="000000"/>
              <w:bottom w:val="single" w:sz="4" w:space="0" w:color="auto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168" w:type="dxa"/>
            <w:tcBorders>
              <w:left w:val="single" w:sz="2" w:space="0" w:color="000000"/>
              <w:bottom w:val="single" w:sz="4" w:space="0" w:color="auto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Психологическая коррекция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rPr>
          <w:trHeight w:val="235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Психологическая диагностика и обследование личности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ind w:left="2694"/>
        <w:rPr>
          <w:rFonts w:ascii="Times New Roman" w:eastAsia="SimSun" w:hAnsi="Times New Roman"/>
          <w:kern w:val="1"/>
          <w:sz w:val="24"/>
          <w:szCs w:val="24"/>
          <w:lang w:val="en-US"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val="en-US" w:eastAsia="zh-CN"/>
        </w:rPr>
        <w:t>IV</w:t>
      </w: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.Социально-педагогические 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ind w:left="2694"/>
        <w:rPr>
          <w:rFonts w:ascii="Times New Roman" w:hAnsi="Times New Roman" w:cs="Times New Roman"/>
          <w:kern w:val="1"/>
          <w:sz w:val="20"/>
          <w:szCs w:val="20"/>
          <w:lang w:val="en-US" w:eastAsia="zh-CN"/>
        </w:rPr>
      </w:pPr>
    </w:p>
    <w:tbl>
      <w:tblPr>
        <w:tblW w:w="10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75"/>
        <w:gridCol w:w="3153"/>
        <w:gridCol w:w="1559"/>
        <w:gridCol w:w="1701"/>
        <w:gridCol w:w="1559"/>
        <w:gridCol w:w="1559"/>
      </w:tblGrid>
      <w:tr w:rsidR="004F0F7B" w:rsidRPr="008918FE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 xml:space="preserve">№ </w:t>
            </w: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п/п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Наименование </w:t>
            </w:r>
          </w:p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социально-педагогической услуги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Объем предоставление</w:t>
            </w:r>
          </w:p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услуги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Периодичность предоставления услуги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Срок предоставления услуги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Отметка о выполнении</w:t>
            </w:r>
          </w:p>
        </w:tc>
      </w:tr>
      <w:tr w:rsidR="004F0F7B" w:rsidRPr="008918FE">
        <w:trPr>
          <w:trHeight w:val="572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53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zh-CN"/>
              </w:rPr>
              <w:t>Социально-педагогическая коррекция, включая диагностику и консультирование.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rPr>
          <w:trHeight w:val="413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zh-CN"/>
              </w:rPr>
              <w:t>Социально-педагогический патронаж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zh-CN"/>
              </w:rPr>
              <w:t>Организация помощи родителям или законным представителям детей-инвалидов, воспитываемых в семье, в обучении таких детей навыкам самообслуживания, общения.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4F0F7B" w:rsidRPr="000B7CB5" w:rsidRDefault="004F0F7B" w:rsidP="002C5B9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kern w:val="1"/>
          <w:sz w:val="24"/>
          <w:szCs w:val="24"/>
          <w:lang w:val="en-US"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val="en-US" w:eastAsia="zh-CN"/>
        </w:rPr>
        <w:t xml:space="preserve">V. </w:t>
      </w: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Социально-трудовые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0"/>
          <w:szCs w:val="20"/>
          <w:lang w:val="en-US" w:eastAsia="zh-CN"/>
        </w:rPr>
      </w:pPr>
    </w:p>
    <w:tbl>
      <w:tblPr>
        <w:tblW w:w="10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75"/>
        <w:gridCol w:w="3153"/>
        <w:gridCol w:w="1559"/>
        <w:gridCol w:w="1701"/>
        <w:gridCol w:w="1559"/>
        <w:gridCol w:w="1559"/>
      </w:tblGrid>
      <w:tr w:rsidR="004F0F7B" w:rsidRPr="008918FE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 xml:space="preserve">№ </w:t>
            </w: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п/п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Наименование социально-трудовой услуги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Объем предоставление</w:t>
            </w:r>
          </w:p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услуги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Периодичность предоставления услуги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Срок предоставления услуги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Отметка о выполнении</w:t>
            </w:r>
          </w:p>
        </w:tc>
      </w:tr>
      <w:tr w:rsidR="004F0F7B" w:rsidRPr="008918FE">
        <w:trPr>
          <w:trHeight w:val="509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153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153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4F0F7B" w:rsidRPr="000B7CB5" w:rsidRDefault="004F0F7B" w:rsidP="002C5B9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kern w:val="1"/>
          <w:sz w:val="24"/>
          <w:szCs w:val="24"/>
          <w:lang w:val="en-US"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val="en-US" w:eastAsia="zh-CN"/>
        </w:rPr>
        <w:t>VI</w:t>
      </w: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. Социально-правовые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0"/>
          <w:szCs w:val="20"/>
          <w:lang w:val="en-US" w:eastAsia="zh-CN"/>
        </w:rPr>
      </w:pPr>
    </w:p>
    <w:tbl>
      <w:tblPr>
        <w:tblW w:w="10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60"/>
        <w:gridCol w:w="3168"/>
        <w:gridCol w:w="1559"/>
        <w:gridCol w:w="1701"/>
        <w:gridCol w:w="1559"/>
        <w:gridCol w:w="1559"/>
      </w:tblGrid>
      <w:tr w:rsidR="004F0F7B" w:rsidRPr="008918FE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 xml:space="preserve">№ </w:t>
            </w: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п/п</w:t>
            </w:r>
          </w:p>
        </w:tc>
        <w:tc>
          <w:tcPr>
            <w:tcW w:w="3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Наименование социально-правовой услуги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Объем предоставление</w:t>
            </w:r>
          </w:p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услуги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Периодичность предоставления услуги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Срок предоставления услуги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Отметка о выполнении</w:t>
            </w:r>
          </w:p>
        </w:tc>
      </w:tr>
      <w:tr w:rsidR="004F0F7B" w:rsidRPr="008918FE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168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168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168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val="en-US" w:eastAsia="zh-CN"/>
        </w:rPr>
        <w:t>VII</w:t>
      </w: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.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0"/>
          <w:szCs w:val="20"/>
          <w:lang w:eastAsia="zh-CN"/>
        </w:rPr>
      </w:pPr>
    </w:p>
    <w:tbl>
      <w:tblPr>
        <w:tblW w:w="10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60"/>
        <w:gridCol w:w="3168"/>
        <w:gridCol w:w="1559"/>
        <w:gridCol w:w="1701"/>
        <w:gridCol w:w="1559"/>
        <w:gridCol w:w="1559"/>
      </w:tblGrid>
      <w:tr w:rsidR="004F0F7B" w:rsidRPr="008918FE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hAnsi="Times New Roman" w:cs="Times New Roman"/>
                <w:kern w:val="1"/>
                <w:sz w:val="20"/>
                <w:szCs w:val="20"/>
                <w:lang w:eastAsia="zh-CN"/>
              </w:rPr>
              <w:t xml:space="preserve">№ </w:t>
            </w: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п/п</w:t>
            </w:r>
          </w:p>
        </w:tc>
        <w:tc>
          <w:tcPr>
            <w:tcW w:w="3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Наименование услуги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Объем предоставление</w:t>
            </w:r>
          </w:p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услуги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Периодичность предоставления услуги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Срок предоставления услуги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Отметка о выполнении  </w:t>
            </w:r>
          </w:p>
        </w:tc>
      </w:tr>
      <w:tr w:rsidR="004F0F7B" w:rsidRPr="008918FE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68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zh-CN"/>
              </w:rPr>
              <w:t>Содействие в проведении социально-реабилитационных мероприятий в сфере социального обслуживания.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168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zh-CN"/>
              </w:rPr>
              <w:t>Обучение навыкам поведения в быту и общественных местах.</w:t>
            </w:r>
          </w:p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/>
          <w:kern w:val="1"/>
          <w:sz w:val="24"/>
          <w:szCs w:val="24"/>
          <w:lang w:eastAsia="zh-CN"/>
        </w:rPr>
        <w:tab/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      Примечание:</w:t>
      </w:r>
    </w:p>
    <w:p w:rsidR="004F0F7B" w:rsidRPr="000B7CB5" w:rsidRDefault="004F0F7B" w:rsidP="002C5B9C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Объем  предоставления социальной услуги указывается с соответствующей единицей измерения (например, кв.м, шт., место, комплект) в случаях, когда объем может быть определен единицами измерения.</w:t>
      </w:r>
    </w:p>
    <w:p w:rsidR="004F0F7B" w:rsidRPr="000B7CB5" w:rsidRDefault="004F0F7B" w:rsidP="002C5B9C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При заполнении графы «срок предоставления услуги» указывается дата начала предоставления социальной услуги и дата ее окончания.</w:t>
      </w:r>
    </w:p>
    <w:p w:rsidR="004F0F7B" w:rsidRPr="000B7CB5" w:rsidRDefault="004F0F7B" w:rsidP="002C5B9C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При заполнении графы «отметка о выполнении» поставщиком социальных услуг делается запись: «выполнено», «выполнено частично», «не выполнено» (с указанием причины)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ind w:right="-141"/>
        <w:rPr>
          <w:rFonts w:ascii="Times New Roman" w:hAnsi="Times New Roman" w:cs="Times New Roman"/>
          <w:kern w:val="1"/>
          <w:sz w:val="18"/>
          <w:szCs w:val="18"/>
          <w:u w:val="single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11. Условия предоставления социальных услуг: _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0"/>
          <w:szCs w:val="20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18"/>
          <w:szCs w:val="18"/>
          <w:lang w:eastAsia="zh-CN"/>
        </w:rPr>
        <w:t>(указываются необходимые условия,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ind w:right="-283"/>
        <w:rPr>
          <w:rFonts w:ascii="Times New Roman" w:eastAsia="SimSun" w:hAnsi="Times New Roman"/>
          <w:b/>
          <w:bCs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/>
        </w:rPr>
        <w:t>_______________________</w:t>
      </w:r>
      <w:r w:rsidRPr="000B7CB5">
        <w:rPr>
          <w:rFonts w:ascii="Times New Roman" w:eastAsia="SimSun" w:hAnsi="Times New Roman" w:cs="Times New Roman"/>
          <w:kern w:val="1"/>
          <w:sz w:val="18"/>
          <w:szCs w:val="18"/>
          <w:lang w:eastAsia="zh-CN"/>
        </w:rPr>
        <w:t>_______________________________________________________________________________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18"/>
          <w:szCs w:val="18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18"/>
          <w:szCs w:val="18"/>
          <w:lang w:eastAsia="zh-CN"/>
        </w:rPr>
        <w:t>которые должны соблюдаться поставщиком социальных услуг при  оказании социальных услуг с учетом формы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kern w:val="1"/>
          <w:sz w:val="20"/>
          <w:szCs w:val="20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_________________________________________________________________________________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18"/>
          <w:szCs w:val="18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18"/>
          <w:szCs w:val="18"/>
          <w:lang w:eastAsia="zh-CN"/>
        </w:rPr>
        <w:t>социального обслуживания)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18"/>
          <w:szCs w:val="18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12. Перечень рекомендуемых поставщиков социальных услуг: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0"/>
          <w:szCs w:val="20"/>
          <w:lang w:eastAsia="zh-CN"/>
        </w:rPr>
      </w:pP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12"/>
        <w:gridCol w:w="3213"/>
        <w:gridCol w:w="3215"/>
      </w:tblGrid>
      <w:tr w:rsidR="004F0F7B" w:rsidRPr="008918FE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Наименование поставщика социальных услуг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Адрес места нахождения поставщика социальных услуг</w:t>
            </w:r>
          </w:p>
        </w:tc>
        <w:tc>
          <w:tcPr>
            <w:tcW w:w="3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Контактная информация поставщика социальных услуг (телефоны, адрес электронной почты и т. п.)</w:t>
            </w:r>
          </w:p>
        </w:tc>
      </w:tr>
      <w:tr w:rsidR="004F0F7B" w:rsidRPr="008918FE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13. Отказ от социального обслуживания, социальной услуги:</w:t>
      </w: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260"/>
        <w:gridCol w:w="1755"/>
        <w:gridCol w:w="1213"/>
        <w:gridCol w:w="2419"/>
      </w:tblGrid>
      <w:tr w:rsidR="004F0F7B" w:rsidRPr="008918FE"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Наименование формы социального обслуживания, вида социальной услуги от которых отказывается получатель социальных услуг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 xml:space="preserve">Причина отказа 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 xml:space="preserve">Дата отказа </w:t>
            </w:r>
          </w:p>
        </w:tc>
        <w:tc>
          <w:tcPr>
            <w:tcW w:w="2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Подпись получателя социальных услуг</w:t>
            </w:r>
          </w:p>
        </w:tc>
      </w:tr>
      <w:tr w:rsidR="004F0F7B" w:rsidRPr="008918FE">
        <w:tc>
          <w:tcPr>
            <w:tcW w:w="4260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13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c>
          <w:tcPr>
            <w:tcW w:w="4260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13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c>
          <w:tcPr>
            <w:tcW w:w="4260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55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13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14. Мероприятия по социальному сопровождению:</w:t>
      </w: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12"/>
        <w:gridCol w:w="3213"/>
        <w:gridCol w:w="3215"/>
      </w:tblGrid>
      <w:tr w:rsidR="004F0F7B" w:rsidRPr="008918FE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Вид социального сопровождения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 xml:space="preserve">Получатель </w:t>
            </w:r>
          </w:p>
        </w:tc>
        <w:tc>
          <w:tcPr>
            <w:tcW w:w="3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0B7CB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/>
              </w:rPr>
              <w:t>Отметка о выполнении</w:t>
            </w:r>
          </w:p>
        </w:tc>
      </w:tr>
      <w:tr w:rsidR="004F0F7B" w:rsidRPr="008918FE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4F0F7B" w:rsidRPr="008918FE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F7B" w:rsidRPr="000B7CB5" w:rsidRDefault="004F0F7B" w:rsidP="002D12D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С содержанием индивидуальной программы предоставления социальных услуг согласен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18"/>
          <w:szCs w:val="18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_______________________________                                   _______________________________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18"/>
          <w:szCs w:val="18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18"/>
          <w:szCs w:val="18"/>
          <w:lang w:eastAsia="zh-CN"/>
        </w:rPr>
        <w:t>(подпись получателя социальных услуг или                                                                    (расшифровка подписи)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0"/>
          <w:szCs w:val="20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18"/>
          <w:szCs w:val="18"/>
          <w:lang w:eastAsia="zh-CN"/>
        </w:rPr>
        <w:t>его законного представителя)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0"/>
          <w:szCs w:val="20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Лицо, уполномоченное на 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подписание индивидуальной программы  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предоставления социальных услуг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уполномоченного органа 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субъекта Российской Федерации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18"/>
          <w:szCs w:val="18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__________________________________                           ________________________________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18"/>
          <w:szCs w:val="18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18"/>
          <w:szCs w:val="18"/>
          <w:lang w:eastAsia="zh-CN"/>
        </w:rPr>
        <w:t>(должность лица, подпись)                                                                          (расшифровка подписи)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18"/>
          <w:szCs w:val="18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М.П.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__________________________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0"/>
          <w:szCs w:val="20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0"/>
          <w:szCs w:val="20"/>
          <w:lang w:eastAsia="zh-CN"/>
        </w:rPr>
        <w:t>Получатель — родитель, опекун, попечитель, иной законный представитель несовершеннолетних детей.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0"/>
          <w:szCs w:val="20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0"/>
          <w:szCs w:val="20"/>
          <w:lang w:eastAsia="zh-CN"/>
        </w:rPr>
        <w:t>Организация, оказывающая социальное сопровождение ставит отметку: «выполнено», «выполнено частично», «не выполнено» (с указанием причины).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/>
        </w:rPr>
      </w:pPr>
      <w:r w:rsidRPr="000B7CB5">
        <w:rPr>
          <w:rFonts w:ascii="Times New Roman" w:eastAsia="SimSun" w:hAnsi="Times New Roman" w:cs="Times New Roman"/>
          <w:kern w:val="1"/>
          <w:sz w:val="20"/>
          <w:szCs w:val="20"/>
          <w:lang w:eastAsia="zh-CN"/>
        </w:rPr>
        <w:t>Подчеркнуть статус лица, поставившего подпись</w:t>
      </w: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/>
        </w:rPr>
      </w:pPr>
    </w:p>
    <w:p w:rsidR="004F0F7B" w:rsidRPr="000B7CB5" w:rsidRDefault="004F0F7B" w:rsidP="002C5B9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/>
        </w:rPr>
      </w:pPr>
    </w:p>
    <w:p w:rsidR="004F0F7B" w:rsidRDefault="004F0F7B" w:rsidP="00181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F7B" w:rsidRDefault="004F0F7B" w:rsidP="00181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F7B" w:rsidRDefault="004F0F7B" w:rsidP="00181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F7B" w:rsidRDefault="004F0F7B" w:rsidP="00181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F7B" w:rsidRDefault="004F0F7B" w:rsidP="00181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F7B" w:rsidRDefault="004F0F7B" w:rsidP="00181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F7B" w:rsidRDefault="004F0F7B" w:rsidP="00181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F7B" w:rsidRDefault="004F0F7B" w:rsidP="00181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F7B" w:rsidRDefault="004F0F7B" w:rsidP="00181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F7B" w:rsidRDefault="004F0F7B" w:rsidP="00181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F7B" w:rsidRDefault="004F0F7B" w:rsidP="00181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F7B" w:rsidRDefault="004F0F7B" w:rsidP="00697941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Приложение № 3 </w:t>
      </w:r>
    </w:p>
    <w:p w:rsidR="004F0F7B" w:rsidRPr="000B7CB5" w:rsidRDefault="004F0F7B" w:rsidP="00697941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/>
          <w:kern w:val="1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к административному регламенту </w:t>
      </w:r>
    </w:p>
    <w:p w:rsidR="004F0F7B" w:rsidRDefault="004F0F7B" w:rsidP="0069794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4F0F7B" w:rsidRPr="008168D7" w:rsidRDefault="004F0F7B" w:rsidP="00181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68D7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:rsidR="004F0F7B" w:rsidRPr="008168D7" w:rsidRDefault="004F0F7B" w:rsidP="00181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68D7">
        <w:rPr>
          <w:rFonts w:ascii="Times New Roman" w:hAnsi="Times New Roman" w:cs="Times New Roman"/>
          <w:b/>
          <w:bCs/>
          <w:sz w:val="24"/>
          <w:szCs w:val="24"/>
        </w:rPr>
        <w:t>о предоставлении социальных услуг</w:t>
      </w:r>
    </w:p>
    <w:p w:rsidR="004F0F7B" w:rsidRPr="008168D7" w:rsidRDefault="004F0F7B" w:rsidP="00181E22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4F0F7B" w:rsidRPr="008168D7" w:rsidRDefault="004F0F7B" w:rsidP="00181E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68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«»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8168D7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168D7">
        <w:rPr>
          <w:rFonts w:ascii="Times New Roman" w:hAnsi="Times New Roman" w:cs="Times New Roman"/>
          <w:sz w:val="24"/>
          <w:szCs w:val="24"/>
        </w:rPr>
        <w:t xml:space="preserve">года </w:t>
      </w:r>
    </w:p>
    <w:p w:rsidR="004F0F7B" w:rsidRPr="008168D7" w:rsidRDefault="004F0F7B" w:rsidP="00181E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8168D7">
        <w:rPr>
          <w:rFonts w:ascii="Times New Roman" w:hAnsi="Times New Roman" w:cs="Times New Roman"/>
          <w:sz w:val="24"/>
          <w:szCs w:val="24"/>
          <w:vertAlign w:val="superscript"/>
        </w:rPr>
        <w:t xml:space="preserve">    (место заключения договора)</w:t>
      </w:r>
    </w:p>
    <w:p w:rsidR="004F0F7B" w:rsidRPr="008168D7" w:rsidRDefault="004F0F7B" w:rsidP="00181E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68D7">
        <w:rPr>
          <w:rFonts w:ascii="Times New Roman" w:hAnsi="Times New Roman" w:cs="Times New Roman"/>
          <w:sz w:val="24"/>
          <w:szCs w:val="24"/>
        </w:rPr>
        <w:t xml:space="preserve"> №__________</w:t>
      </w:r>
    </w:p>
    <w:p w:rsidR="004F0F7B" w:rsidRDefault="004F0F7B" w:rsidP="00181E2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Pr="00181E22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_______________________________________________________________, </w:t>
      </w:r>
    </w:p>
    <w:p w:rsidR="004F0F7B" w:rsidRPr="00181E22" w:rsidRDefault="004F0F7B" w:rsidP="00181E2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81E22">
        <w:rPr>
          <w:rFonts w:ascii="Times New Roman" w:hAnsi="Times New Roman" w:cs="Times New Roman"/>
          <w:sz w:val="24"/>
          <w:szCs w:val="24"/>
          <w:vertAlign w:val="superscript"/>
        </w:rPr>
        <w:t>(полное наименование поставщика социальных услуг)</w:t>
      </w:r>
    </w:p>
    <w:p w:rsidR="004F0F7B" w:rsidRPr="00181E22" w:rsidRDefault="004F0F7B" w:rsidP="00181E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181E22">
        <w:rPr>
          <w:rFonts w:ascii="Times New Roman" w:hAnsi="Times New Roman" w:cs="Times New Roman"/>
          <w:sz w:val="24"/>
          <w:szCs w:val="24"/>
        </w:rPr>
        <w:t>именуемый в дальнейшем «Исполнитель», в</w:t>
      </w:r>
      <w:r>
        <w:rPr>
          <w:rFonts w:ascii="Times New Roman" w:hAnsi="Times New Roman" w:cs="Times New Roman"/>
          <w:sz w:val="24"/>
          <w:szCs w:val="24"/>
        </w:rPr>
        <w:t xml:space="preserve"> лице _______________________________________</w:t>
      </w:r>
    </w:p>
    <w:p w:rsidR="004F0F7B" w:rsidRPr="00181E22" w:rsidRDefault="004F0F7B" w:rsidP="00181E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</w:t>
      </w:r>
      <w:r w:rsidRPr="00181E22">
        <w:rPr>
          <w:rFonts w:ascii="Times New Roman" w:hAnsi="Times New Roman" w:cs="Times New Roman"/>
          <w:sz w:val="24"/>
          <w:szCs w:val="24"/>
          <w:vertAlign w:val="superscript"/>
        </w:rPr>
        <w:t xml:space="preserve"> (должность, фамилия, имя, отчество (при наличии) </w:t>
      </w:r>
      <w:r w:rsidRPr="00181E22">
        <w:rPr>
          <w:rFonts w:ascii="Times New Roman" w:hAnsi="Times New Roman" w:cs="Times New Roman"/>
          <w:sz w:val="24"/>
          <w:szCs w:val="24"/>
        </w:rPr>
        <w:t>_________________________, действующего на основании 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181E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0F7B" w:rsidRPr="00181E22" w:rsidRDefault="004F0F7B" w:rsidP="00C95C14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181E22">
        <w:rPr>
          <w:rFonts w:ascii="Times New Roman" w:hAnsi="Times New Roman" w:cs="Times New Roman"/>
          <w:sz w:val="24"/>
          <w:szCs w:val="24"/>
          <w:vertAlign w:val="superscript"/>
        </w:rPr>
        <w:t xml:space="preserve">уполномоченного представителя Исполнителя)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Pr="00181E22">
        <w:rPr>
          <w:rFonts w:ascii="Times New Roman" w:hAnsi="Times New Roman" w:cs="Times New Roman"/>
          <w:sz w:val="24"/>
          <w:szCs w:val="24"/>
          <w:vertAlign w:val="superscript"/>
        </w:rPr>
        <w:t xml:space="preserve"> (основание правомочия: устав, доверенность, др.)                                                                    </w:t>
      </w:r>
    </w:p>
    <w:p w:rsidR="004F0F7B" w:rsidRDefault="004F0F7B" w:rsidP="002A7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181E22">
        <w:rPr>
          <w:rFonts w:ascii="Times New Roman" w:hAnsi="Times New Roman" w:cs="Times New Roman"/>
          <w:sz w:val="24"/>
          <w:szCs w:val="24"/>
        </w:rPr>
        <w:t xml:space="preserve">____________, с одной стороны, и  _______________________________________________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</w:t>
      </w:r>
      <w:r w:rsidRPr="00181E22">
        <w:rPr>
          <w:rFonts w:ascii="Times New Roman" w:hAnsi="Times New Roman" w:cs="Times New Roman"/>
          <w:sz w:val="24"/>
          <w:szCs w:val="24"/>
          <w:vertAlign w:val="superscript"/>
        </w:rPr>
        <w:t xml:space="preserve">(фамилия, имя, отчество (при наличии)  гражданина, признанного нуждающимся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в социальном обслуживании)</w:t>
      </w:r>
    </w:p>
    <w:p w:rsidR="004F0F7B" w:rsidRDefault="004F0F7B" w:rsidP="002A7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E22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181E2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именуемый в дальнейшем «Получатель</w:t>
      </w:r>
      <w:r w:rsidRPr="00181E2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4F0F7B" w:rsidRPr="00695EBF" w:rsidRDefault="004F0F7B" w:rsidP="002A7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4F0F7B" w:rsidRPr="008168D7" w:rsidRDefault="004F0F7B" w:rsidP="002A7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68D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(наименование и реквизиты документа, удостоверяющего личность Получателя)</w:t>
      </w:r>
    </w:p>
    <w:p w:rsidR="004F0F7B" w:rsidRDefault="004F0F7B" w:rsidP="002A7C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проживающ___</w:t>
      </w:r>
      <w:r w:rsidRPr="008168D7">
        <w:rPr>
          <w:rFonts w:ascii="Times New Roman" w:hAnsi="Times New Roman" w:cs="Times New Roman"/>
          <w:sz w:val="24"/>
          <w:szCs w:val="24"/>
        </w:rPr>
        <w:t xml:space="preserve"> по адресу: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</w:t>
      </w:r>
    </w:p>
    <w:p w:rsidR="004F0F7B" w:rsidRPr="008168D7" w:rsidRDefault="004F0F7B" w:rsidP="002A7C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8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8168D7">
        <w:rPr>
          <w:rFonts w:ascii="Times New Roman" w:hAnsi="Times New Roman" w:cs="Times New Roman"/>
          <w:sz w:val="24"/>
          <w:szCs w:val="24"/>
          <w:vertAlign w:val="superscript"/>
        </w:rPr>
        <w:t xml:space="preserve">(адрес места жительства Получателя)                                                                                                                                </w:t>
      </w:r>
    </w:p>
    <w:p w:rsidR="004F0F7B" w:rsidRPr="008168D7" w:rsidRDefault="004F0F7B" w:rsidP="002A7C27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8D7">
        <w:rPr>
          <w:rFonts w:ascii="Times New Roman" w:hAnsi="Times New Roman" w:cs="Times New Roman"/>
          <w:sz w:val="28"/>
          <w:szCs w:val="28"/>
        </w:rPr>
        <w:t xml:space="preserve"> </w:t>
      </w:r>
      <w:r w:rsidRPr="0086158F">
        <w:rPr>
          <w:rFonts w:ascii="Times New Roman" w:hAnsi="Times New Roman" w:cs="Times New Roman"/>
          <w:sz w:val="24"/>
          <w:szCs w:val="24"/>
        </w:rPr>
        <w:t>в лице</w:t>
      </w:r>
      <w:r w:rsidRPr="0086158F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DE318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«Заказчика»  </w:t>
      </w:r>
      <w:r w:rsidRPr="003E7CF8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8168D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F0F7B" w:rsidRDefault="004F0F7B" w:rsidP="002A7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8168D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(фамилия, имя, отчество (при наличии)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Заказчика</w:t>
      </w:r>
      <w:r w:rsidRPr="008168D7"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</w:t>
      </w:r>
    </w:p>
    <w:p w:rsidR="004F0F7B" w:rsidRPr="008168D7" w:rsidRDefault="004F0F7B" w:rsidP="002A7C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  <w:r w:rsidRPr="008168D7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</w:p>
    <w:p w:rsidR="004F0F7B" w:rsidRPr="008168D7" w:rsidRDefault="004F0F7B" w:rsidP="002A7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8168D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(наименование и реквизиты документа, удостоверяющего личность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Заказчика</w:t>
      </w:r>
      <w:r w:rsidRPr="008168D7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4F0F7B" w:rsidRPr="008168D7" w:rsidRDefault="004F0F7B" w:rsidP="002A7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8168D7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 w:rsidRPr="008168D7">
        <w:rPr>
          <w:rFonts w:ascii="Times New Roman" w:hAnsi="Times New Roman" w:cs="Times New Roman"/>
          <w:sz w:val="28"/>
          <w:szCs w:val="28"/>
        </w:rPr>
        <w:t xml:space="preserve"> ____________________________________________,</w:t>
      </w:r>
    </w:p>
    <w:p w:rsidR="004F0F7B" w:rsidRPr="008168D7" w:rsidRDefault="004F0F7B" w:rsidP="002A7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8D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(основание правомочия: решения суда и другое)</w:t>
      </w:r>
    </w:p>
    <w:p w:rsidR="004F0F7B" w:rsidRPr="008168D7" w:rsidRDefault="004F0F7B" w:rsidP="002A7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68D7">
        <w:rPr>
          <w:rFonts w:ascii="Times New Roman" w:hAnsi="Times New Roman" w:cs="Times New Roman"/>
          <w:sz w:val="24"/>
          <w:szCs w:val="24"/>
        </w:rPr>
        <w:t>проживающ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8168D7">
        <w:rPr>
          <w:rFonts w:ascii="Times New Roman" w:hAnsi="Times New Roman" w:cs="Times New Roman"/>
          <w:sz w:val="24"/>
          <w:szCs w:val="24"/>
        </w:rPr>
        <w:t xml:space="preserve"> по адресу: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__________________________________________________________                     </w:t>
      </w:r>
      <w:r w:rsidRPr="008168D7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(указывается адрес места жительства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Заказчика</w:t>
      </w:r>
      <w:r w:rsidRPr="008168D7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4F0F7B" w:rsidRDefault="004F0F7B" w:rsidP="002A7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8D7">
        <w:rPr>
          <w:rFonts w:ascii="Times New Roman" w:hAnsi="Times New Roman" w:cs="Times New Roman"/>
          <w:sz w:val="24"/>
          <w:szCs w:val="24"/>
        </w:rPr>
        <w:t xml:space="preserve">с другой стороны, совместно именуемые в дальнейшем Сторонами, заключили настоящий Договор о нижеследующем. </w:t>
      </w:r>
    </w:p>
    <w:p w:rsidR="004F0F7B" w:rsidRPr="00181E22" w:rsidRDefault="004F0F7B" w:rsidP="002A7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F0F7B" w:rsidRDefault="004F0F7B" w:rsidP="002A7C2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F0F7B" w:rsidRPr="00181E22" w:rsidRDefault="004F0F7B" w:rsidP="00181E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F7B" w:rsidRPr="008168D7" w:rsidRDefault="004F0F7B" w:rsidP="00181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68D7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8168D7">
        <w:rPr>
          <w:rFonts w:ascii="Times New Roman" w:hAnsi="Times New Roman" w:cs="Times New Roman"/>
          <w:b/>
          <w:bCs/>
          <w:sz w:val="24"/>
          <w:szCs w:val="24"/>
        </w:rPr>
        <w:t>. Предмет Договора</w:t>
      </w:r>
    </w:p>
    <w:p w:rsidR="004F0F7B" w:rsidRPr="008168D7" w:rsidRDefault="004F0F7B" w:rsidP="00181E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F0F7B" w:rsidRPr="008168D7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8D7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Заказчик</w:t>
      </w:r>
      <w:r w:rsidRPr="008168D7">
        <w:rPr>
          <w:rFonts w:ascii="Times New Roman" w:hAnsi="Times New Roman" w:cs="Times New Roman"/>
          <w:sz w:val="24"/>
          <w:szCs w:val="24"/>
        </w:rPr>
        <w:t xml:space="preserve"> поручает, а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Pr="008168D7">
        <w:rPr>
          <w:rFonts w:ascii="Times New Roman" w:hAnsi="Times New Roman" w:cs="Times New Roman"/>
          <w:sz w:val="24"/>
          <w:szCs w:val="24"/>
        </w:rPr>
        <w:t xml:space="preserve"> обязуется оказать социальные услуги Получателю на основании индивидуальной программы предоставления социальных услуг Получателя, выданной в установленном порядке (далее – Услуги, индивидуальная программа), которая является неотъемлемой частью настоящего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0F7B" w:rsidRPr="008168D7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8D7">
        <w:rPr>
          <w:rFonts w:ascii="Times New Roman" w:hAnsi="Times New Roman" w:cs="Times New Roman"/>
          <w:sz w:val="24"/>
          <w:szCs w:val="24"/>
        </w:rPr>
        <w:t>2. Сроки и условия предоставления конкретной Услуги устанавливаются в соответствии со сроками и условиями, предусмотренными для предоставления соответствующих Услуг индивидуальной программой, и в согласованном Сторонами виде являются приложением к настоящему Договору.</w:t>
      </w:r>
    </w:p>
    <w:p w:rsidR="004F0F7B" w:rsidRDefault="004F0F7B" w:rsidP="000B7CB5">
      <w:pPr>
        <w:pBdr>
          <w:bottom w:val="single" w:sz="4" w:space="1" w:color="auto"/>
        </w:pBd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8D7">
        <w:rPr>
          <w:rFonts w:ascii="Times New Roman" w:hAnsi="Times New Roman" w:cs="Times New Roman"/>
          <w:sz w:val="24"/>
          <w:szCs w:val="24"/>
        </w:rPr>
        <w:t>3. Место оказания Услуг:</w:t>
      </w:r>
    </w:p>
    <w:p w:rsidR="004F0F7B" w:rsidRPr="000B7CB5" w:rsidRDefault="004F0F7B" w:rsidP="000B7CB5">
      <w:pPr>
        <w:pBdr>
          <w:bottom w:val="single" w:sz="4" w:space="1" w:color="auto"/>
        </w:pBd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0F7B" w:rsidRPr="008168D7" w:rsidRDefault="004F0F7B" w:rsidP="00181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168D7">
        <w:rPr>
          <w:rFonts w:ascii="Times New Roman" w:hAnsi="Times New Roman" w:cs="Times New Roman"/>
          <w:sz w:val="24"/>
          <w:szCs w:val="24"/>
          <w:vertAlign w:val="superscript"/>
        </w:rPr>
        <w:t>(указывается адрес места оказания услуг)</w:t>
      </w:r>
    </w:p>
    <w:p w:rsidR="004F0F7B" w:rsidRPr="008168D7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8D7">
        <w:rPr>
          <w:rFonts w:ascii="Times New Roman" w:hAnsi="Times New Roman" w:cs="Times New Roman"/>
          <w:sz w:val="24"/>
          <w:szCs w:val="24"/>
        </w:rPr>
        <w:t xml:space="preserve">4. По результатам оказания Услуг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Pr="008168D7">
        <w:rPr>
          <w:rFonts w:ascii="Times New Roman" w:hAnsi="Times New Roman" w:cs="Times New Roman"/>
          <w:sz w:val="24"/>
          <w:szCs w:val="24"/>
        </w:rPr>
        <w:t xml:space="preserve"> представляет </w:t>
      </w:r>
      <w:r>
        <w:rPr>
          <w:rFonts w:ascii="Times New Roman" w:hAnsi="Times New Roman" w:cs="Times New Roman"/>
          <w:sz w:val="24"/>
          <w:szCs w:val="24"/>
        </w:rPr>
        <w:t>Заказчику</w:t>
      </w:r>
      <w:r w:rsidRPr="008168D7">
        <w:rPr>
          <w:rFonts w:ascii="Times New Roman" w:hAnsi="Times New Roman" w:cs="Times New Roman"/>
          <w:sz w:val="24"/>
          <w:szCs w:val="24"/>
        </w:rPr>
        <w:t xml:space="preserve"> акт сдачи-приемки оказанных Услуг, подписанный </w:t>
      </w:r>
      <w:r>
        <w:rPr>
          <w:rFonts w:ascii="Times New Roman" w:hAnsi="Times New Roman" w:cs="Times New Roman"/>
          <w:sz w:val="24"/>
          <w:szCs w:val="24"/>
        </w:rPr>
        <w:t>Исполнителем</w:t>
      </w:r>
      <w:r w:rsidRPr="008168D7">
        <w:rPr>
          <w:rFonts w:ascii="Times New Roman" w:hAnsi="Times New Roman" w:cs="Times New Roman"/>
          <w:sz w:val="24"/>
          <w:szCs w:val="24"/>
        </w:rPr>
        <w:t xml:space="preserve"> в 2-х экземплярах, составленный по форме, согласованной Сторонами, который является неотъемлемой частью настоящего договора.</w:t>
      </w:r>
    </w:p>
    <w:p w:rsidR="004F0F7B" w:rsidRDefault="004F0F7B" w:rsidP="00181E22">
      <w:pPr>
        <w:spacing w:after="0" w:line="240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F7B" w:rsidRDefault="004F0F7B" w:rsidP="00181E22">
      <w:pPr>
        <w:spacing w:after="0" w:line="240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F7B" w:rsidRPr="008168D7" w:rsidRDefault="004F0F7B" w:rsidP="00181E22">
      <w:pPr>
        <w:spacing w:after="0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68D7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8168D7">
        <w:rPr>
          <w:rFonts w:ascii="Times New Roman" w:hAnsi="Times New Roman" w:cs="Times New Roman"/>
          <w:b/>
          <w:bCs/>
          <w:sz w:val="24"/>
          <w:szCs w:val="24"/>
        </w:rPr>
        <w:t>. Взаимодействие Сторон</w:t>
      </w:r>
      <w:r w:rsidRPr="008168D7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footnoteReference w:id="3"/>
      </w:r>
    </w:p>
    <w:p w:rsidR="004F0F7B" w:rsidRPr="008168D7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68D7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bCs/>
          <w:sz w:val="24"/>
          <w:szCs w:val="24"/>
        </w:rPr>
        <w:t>Исполнитель</w:t>
      </w:r>
      <w:r w:rsidRPr="008168D7">
        <w:rPr>
          <w:rFonts w:ascii="Times New Roman" w:hAnsi="Times New Roman" w:cs="Times New Roman"/>
          <w:b/>
          <w:bCs/>
          <w:sz w:val="24"/>
          <w:szCs w:val="24"/>
        </w:rPr>
        <w:t xml:space="preserve">  обязан:</w:t>
      </w:r>
    </w:p>
    <w:p w:rsidR="004F0F7B" w:rsidRPr="008168D7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8D7">
        <w:rPr>
          <w:rFonts w:ascii="Times New Roman" w:hAnsi="Times New Roman" w:cs="Times New Roman"/>
          <w:sz w:val="24"/>
          <w:szCs w:val="24"/>
        </w:rPr>
        <w:t xml:space="preserve">а) предоставлять Получателю Услуги надлежащего качества в соответствии с порядком предоставления социальных услуг, утверждаемым уполномоченным органом государственной власти, а также индивидуальной программой и настоящим Договором; </w:t>
      </w:r>
    </w:p>
    <w:p w:rsidR="004F0F7B" w:rsidRPr="008168D7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8D7">
        <w:rPr>
          <w:rFonts w:ascii="Times New Roman" w:hAnsi="Times New Roman" w:cs="Times New Roman"/>
          <w:sz w:val="24"/>
          <w:szCs w:val="24"/>
        </w:rPr>
        <w:t xml:space="preserve">б) предоставлять бесплатно в доступной форме </w:t>
      </w:r>
      <w:r>
        <w:rPr>
          <w:rFonts w:ascii="Times New Roman" w:hAnsi="Times New Roman" w:cs="Times New Roman"/>
          <w:sz w:val="24"/>
          <w:szCs w:val="24"/>
        </w:rPr>
        <w:t xml:space="preserve">Заказчику </w:t>
      </w:r>
      <w:r w:rsidRPr="008168D7">
        <w:rPr>
          <w:rFonts w:ascii="Times New Roman" w:hAnsi="Times New Roman" w:cs="Times New Roman"/>
          <w:sz w:val="24"/>
          <w:szCs w:val="24"/>
        </w:rPr>
        <w:t>информацию о его правах и обязанностях, о видах Услуг, которые оказываются Получателю, сроках, порядке и об условиях их предоставления;</w:t>
      </w:r>
    </w:p>
    <w:p w:rsidR="004F0F7B" w:rsidRPr="008168D7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8D7">
        <w:rPr>
          <w:rFonts w:ascii="Times New Roman" w:hAnsi="Times New Roman" w:cs="Times New Roman"/>
          <w:sz w:val="24"/>
          <w:szCs w:val="24"/>
        </w:rPr>
        <w:t>в) использовать информацию о Получателе в соответствии с установленными Российской Федерации о персональных данных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68D7">
        <w:rPr>
          <w:rFonts w:ascii="Times New Roman" w:hAnsi="Times New Roman" w:cs="Times New Roman"/>
          <w:sz w:val="24"/>
          <w:szCs w:val="24"/>
        </w:rPr>
        <w:t xml:space="preserve"> требованиями о защите персональных данных;</w:t>
      </w:r>
    </w:p>
    <w:p w:rsidR="004F0F7B" w:rsidRPr="008168D7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8D7">
        <w:rPr>
          <w:rFonts w:ascii="Times New Roman" w:hAnsi="Times New Roman" w:cs="Times New Roman"/>
          <w:sz w:val="24"/>
          <w:szCs w:val="24"/>
        </w:rPr>
        <w:t>г) обеспечивать сохранность личных вещей и ценностей Получателя;</w:t>
      </w:r>
    </w:p>
    <w:p w:rsidR="004F0F7B" w:rsidRPr="008168D7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8D7">
        <w:rPr>
          <w:rFonts w:ascii="Times New Roman" w:hAnsi="Times New Roman" w:cs="Times New Roman"/>
          <w:sz w:val="24"/>
          <w:szCs w:val="24"/>
        </w:rPr>
        <w:t xml:space="preserve">д) своевременно и в письменной форме информировать </w:t>
      </w:r>
      <w:r>
        <w:rPr>
          <w:rFonts w:ascii="Times New Roman" w:hAnsi="Times New Roman" w:cs="Times New Roman"/>
          <w:sz w:val="24"/>
          <w:szCs w:val="24"/>
        </w:rPr>
        <w:t>Заказчика</w:t>
      </w:r>
      <w:r w:rsidRPr="008168D7">
        <w:rPr>
          <w:rFonts w:ascii="Times New Roman" w:hAnsi="Times New Roman" w:cs="Times New Roman"/>
          <w:sz w:val="24"/>
          <w:szCs w:val="24"/>
        </w:rPr>
        <w:t xml:space="preserve"> об изменении порядка и условий предоставления Услуг, оказываемых в соответствии с настоящим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F0F7B" w:rsidRPr="008168D7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8168D7">
        <w:rPr>
          <w:rFonts w:ascii="Times New Roman" w:hAnsi="Times New Roman" w:cs="Times New Roman"/>
          <w:sz w:val="24"/>
          <w:szCs w:val="24"/>
        </w:rPr>
        <w:t xml:space="preserve">) предоставить Получателю и </w:t>
      </w:r>
      <w:r>
        <w:rPr>
          <w:rFonts w:ascii="Times New Roman" w:hAnsi="Times New Roman" w:cs="Times New Roman"/>
          <w:sz w:val="24"/>
          <w:szCs w:val="24"/>
        </w:rPr>
        <w:t>Заказчику</w:t>
      </w:r>
      <w:r w:rsidRPr="008168D7">
        <w:rPr>
          <w:rFonts w:ascii="Times New Roman" w:hAnsi="Times New Roman" w:cs="Times New Roman"/>
          <w:sz w:val="24"/>
          <w:szCs w:val="24"/>
        </w:rPr>
        <w:t xml:space="preserve"> необходимую и достоверную информацию о правилах пребывания на территории </w:t>
      </w:r>
      <w:r>
        <w:rPr>
          <w:rFonts w:ascii="Times New Roman" w:hAnsi="Times New Roman" w:cs="Times New Roman"/>
          <w:sz w:val="24"/>
          <w:szCs w:val="24"/>
        </w:rPr>
        <w:t>учреждения Исполнителя;</w:t>
      </w:r>
    </w:p>
    <w:p w:rsidR="004F0F7B" w:rsidRPr="008168D7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Pr="008168D7">
        <w:rPr>
          <w:rFonts w:ascii="Times New Roman" w:hAnsi="Times New Roman" w:cs="Times New Roman"/>
          <w:sz w:val="24"/>
          <w:szCs w:val="24"/>
        </w:rPr>
        <w:t xml:space="preserve">) создать </w:t>
      </w:r>
      <w:r>
        <w:rPr>
          <w:rFonts w:ascii="Times New Roman" w:hAnsi="Times New Roman" w:cs="Times New Roman"/>
          <w:sz w:val="24"/>
          <w:szCs w:val="24"/>
        </w:rPr>
        <w:t>Получателю</w:t>
      </w:r>
      <w:r w:rsidRPr="008168D7">
        <w:rPr>
          <w:rFonts w:ascii="Times New Roman" w:hAnsi="Times New Roman" w:cs="Times New Roman"/>
          <w:sz w:val="24"/>
          <w:szCs w:val="24"/>
        </w:rPr>
        <w:t xml:space="preserve"> условия нормального ж</w:t>
      </w:r>
      <w:r>
        <w:rPr>
          <w:rFonts w:ascii="Times New Roman" w:hAnsi="Times New Roman" w:cs="Times New Roman"/>
          <w:sz w:val="24"/>
          <w:szCs w:val="24"/>
        </w:rPr>
        <w:t>изнеобеспечения, питания и быта;</w:t>
      </w:r>
    </w:p>
    <w:p w:rsidR="004F0F7B" w:rsidRPr="008168D7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8168D7">
        <w:rPr>
          <w:rFonts w:ascii="Times New Roman" w:hAnsi="Times New Roman" w:cs="Times New Roman"/>
          <w:sz w:val="24"/>
          <w:szCs w:val="24"/>
        </w:rPr>
        <w:t xml:space="preserve">) обеспечить охрану жизни и здоровья, оказание неотложной медицинской помощи, охраны имущественных прав </w:t>
      </w:r>
      <w:r>
        <w:rPr>
          <w:rFonts w:ascii="Times New Roman" w:hAnsi="Times New Roman" w:cs="Times New Roman"/>
          <w:sz w:val="24"/>
          <w:szCs w:val="24"/>
        </w:rPr>
        <w:t>Получателя;</w:t>
      </w:r>
    </w:p>
    <w:p w:rsidR="004F0F7B" w:rsidRPr="008168D7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8168D7">
        <w:rPr>
          <w:rFonts w:ascii="Times New Roman" w:hAnsi="Times New Roman" w:cs="Times New Roman"/>
          <w:sz w:val="24"/>
          <w:szCs w:val="24"/>
        </w:rPr>
        <w:t>) вести учет Услуг, оказанных Получателю;</w:t>
      </w:r>
    </w:p>
    <w:p w:rsidR="004F0F7B" w:rsidRPr="008168D7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8168D7">
        <w:rPr>
          <w:rFonts w:ascii="Times New Roman" w:hAnsi="Times New Roman" w:cs="Times New Roman"/>
          <w:sz w:val="24"/>
          <w:szCs w:val="24"/>
        </w:rPr>
        <w:t xml:space="preserve">) исполнять иные обязанности в соответствии с настоящим Договором и нормами действующего законодательства. </w:t>
      </w:r>
    </w:p>
    <w:p w:rsidR="004F0F7B" w:rsidRPr="008168D7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68D7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</w:rPr>
        <w:t>Исполнитель</w:t>
      </w:r>
      <w:r w:rsidRPr="008168D7">
        <w:rPr>
          <w:rFonts w:ascii="Times New Roman" w:hAnsi="Times New Roman" w:cs="Times New Roman"/>
          <w:b/>
          <w:bCs/>
          <w:sz w:val="24"/>
          <w:szCs w:val="24"/>
        </w:rPr>
        <w:t xml:space="preserve"> имеет право:</w:t>
      </w:r>
    </w:p>
    <w:p w:rsidR="004F0F7B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8D7">
        <w:rPr>
          <w:rFonts w:ascii="Times New Roman" w:hAnsi="Times New Roman" w:cs="Times New Roman"/>
          <w:sz w:val="24"/>
          <w:szCs w:val="24"/>
        </w:rPr>
        <w:t>а) отказать в предоставлении Услуг Получателю в случа</w:t>
      </w:r>
      <w:r>
        <w:rPr>
          <w:rFonts w:ascii="Times New Roman" w:hAnsi="Times New Roman" w:cs="Times New Roman"/>
          <w:sz w:val="24"/>
          <w:szCs w:val="24"/>
        </w:rPr>
        <w:t>ях:</w:t>
      </w:r>
    </w:p>
    <w:p w:rsidR="004F0F7B" w:rsidRPr="000F5F0F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168D7">
        <w:rPr>
          <w:rFonts w:ascii="Times New Roman" w:hAnsi="Times New Roman" w:cs="Times New Roman"/>
          <w:sz w:val="24"/>
          <w:szCs w:val="24"/>
        </w:rPr>
        <w:t xml:space="preserve"> нарушения им условий настоящего Договора, а также в случае возникновения у Получателя, получающего Услуги в </w:t>
      </w:r>
      <w:r>
        <w:rPr>
          <w:rFonts w:ascii="Times New Roman" w:hAnsi="Times New Roman" w:cs="Times New Roman"/>
          <w:sz w:val="24"/>
          <w:szCs w:val="24"/>
        </w:rPr>
        <w:t>полу</w:t>
      </w:r>
      <w:r w:rsidRPr="008168D7">
        <w:rPr>
          <w:rFonts w:ascii="Times New Roman" w:hAnsi="Times New Roman" w:cs="Times New Roman"/>
          <w:sz w:val="24"/>
          <w:szCs w:val="24"/>
        </w:rPr>
        <w:t>стационарной форме социального обслуживания, медицинских противопоказаний,</w:t>
      </w:r>
      <w:r>
        <w:rPr>
          <w:rFonts w:ascii="Times New Roman" w:hAnsi="Times New Roman" w:cs="Times New Roman"/>
          <w:sz w:val="24"/>
          <w:szCs w:val="24"/>
        </w:rPr>
        <w:t xml:space="preserve"> таких, как:  хронический алкоголизм, </w:t>
      </w:r>
      <w:r w:rsidRPr="000F5F0F">
        <w:rPr>
          <w:rFonts w:ascii="Times New Roman" w:hAnsi="Times New Roman" w:cs="Times New Roman"/>
          <w:sz w:val="24"/>
          <w:szCs w:val="24"/>
        </w:rPr>
        <w:t>карант</w:t>
      </w:r>
      <w:r>
        <w:rPr>
          <w:rFonts w:ascii="Times New Roman" w:hAnsi="Times New Roman" w:cs="Times New Roman"/>
          <w:sz w:val="24"/>
          <w:szCs w:val="24"/>
        </w:rPr>
        <w:t xml:space="preserve">инные инфекционные заболевания, активная форма туберкулеза, </w:t>
      </w:r>
      <w:r w:rsidRPr="000F5F0F">
        <w:rPr>
          <w:rFonts w:ascii="Times New Roman" w:hAnsi="Times New Roman" w:cs="Times New Roman"/>
          <w:sz w:val="24"/>
          <w:szCs w:val="24"/>
        </w:rPr>
        <w:t>тя</w:t>
      </w:r>
      <w:r>
        <w:rPr>
          <w:rFonts w:ascii="Times New Roman" w:hAnsi="Times New Roman" w:cs="Times New Roman"/>
          <w:sz w:val="24"/>
          <w:szCs w:val="24"/>
        </w:rPr>
        <w:t xml:space="preserve">желые психические расстройства, </w:t>
      </w:r>
      <w:r w:rsidRPr="000F5F0F">
        <w:rPr>
          <w:rFonts w:ascii="Times New Roman" w:hAnsi="Times New Roman" w:cs="Times New Roman"/>
          <w:sz w:val="24"/>
          <w:szCs w:val="24"/>
        </w:rPr>
        <w:t>венерические и другие заболевания, требующие лечения в специализированных медицинских организациях;</w:t>
      </w:r>
    </w:p>
    <w:p w:rsidR="004F0F7B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-представления Заказчиком</w:t>
      </w:r>
      <w:r w:rsidRPr="000F5F0F">
        <w:rPr>
          <w:rFonts w:ascii="Times New Roman" w:hAnsi="Times New Roman" w:cs="Times New Roman"/>
          <w:sz w:val="24"/>
          <w:szCs w:val="24"/>
        </w:rPr>
        <w:t xml:space="preserve"> заведомо недостоверных сведений и документов, по форме или содержанию не соответствующих требованиям з</w:t>
      </w:r>
      <w:r>
        <w:rPr>
          <w:rFonts w:ascii="Times New Roman" w:hAnsi="Times New Roman" w:cs="Times New Roman"/>
          <w:sz w:val="24"/>
          <w:szCs w:val="24"/>
        </w:rPr>
        <w:t>аконодательства;</w:t>
      </w:r>
    </w:p>
    <w:p w:rsidR="004F0F7B" w:rsidRPr="008168D7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168D7">
        <w:rPr>
          <w:rFonts w:ascii="Times New Roman" w:hAnsi="Times New Roman" w:cs="Times New Roman"/>
          <w:sz w:val="24"/>
          <w:szCs w:val="24"/>
        </w:rPr>
        <w:t>несоответствия установленн</w:t>
      </w:r>
      <w:r>
        <w:rPr>
          <w:rFonts w:ascii="Times New Roman" w:hAnsi="Times New Roman" w:cs="Times New Roman"/>
          <w:sz w:val="24"/>
          <w:szCs w:val="24"/>
        </w:rPr>
        <w:t>ому возрасту принимаемых детей.</w:t>
      </w:r>
    </w:p>
    <w:p w:rsidR="004F0F7B" w:rsidRPr="008168D7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8D7">
        <w:rPr>
          <w:rFonts w:ascii="Times New Roman" w:hAnsi="Times New Roman" w:cs="Times New Roman"/>
          <w:sz w:val="24"/>
          <w:szCs w:val="24"/>
        </w:rPr>
        <w:t xml:space="preserve">б) требовать от </w:t>
      </w:r>
      <w:r>
        <w:rPr>
          <w:rFonts w:ascii="Times New Roman" w:hAnsi="Times New Roman" w:cs="Times New Roman"/>
          <w:sz w:val="24"/>
          <w:szCs w:val="24"/>
        </w:rPr>
        <w:t>Заказчика</w:t>
      </w:r>
      <w:r w:rsidRPr="008168D7">
        <w:rPr>
          <w:rFonts w:ascii="Times New Roman" w:hAnsi="Times New Roman" w:cs="Times New Roman"/>
          <w:sz w:val="24"/>
          <w:szCs w:val="24"/>
        </w:rPr>
        <w:t xml:space="preserve"> соблюдения условий настоящего Договора; 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8D7">
        <w:rPr>
          <w:rFonts w:ascii="Times New Roman" w:hAnsi="Times New Roman" w:cs="Times New Roman"/>
          <w:sz w:val="24"/>
          <w:szCs w:val="24"/>
        </w:rPr>
        <w:t xml:space="preserve">в) получать от </w:t>
      </w:r>
      <w:r>
        <w:rPr>
          <w:rFonts w:ascii="Times New Roman" w:hAnsi="Times New Roman" w:cs="Times New Roman"/>
          <w:sz w:val="24"/>
          <w:szCs w:val="24"/>
        </w:rPr>
        <w:t>Заказчика</w:t>
      </w:r>
      <w:r w:rsidRPr="008168D7">
        <w:rPr>
          <w:rFonts w:ascii="Times New Roman" w:hAnsi="Times New Roman" w:cs="Times New Roman"/>
          <w:sz w:val="24"/>
          <w:szCs w:val="24"/>
        </w:rPr>
        <w:t xml:space="preserve"> информацию (сведения, документы), необходимые для выполнения своих обязательств по настоящему Договору</w:t>
      </w:r>
      <w:r w:rsidRPr="008168D7">
        <w:rPr>
          <w:rFonts w:ascii="Times New Roman" w:hAnsi="Times New Roman" w:cs="Times New Roman"/>
          <w:sz w:val="28"/>
          <w:szCs w:val="28"/>
        </w:rPr>
        <w:t xml:space="preserve">. </w:t>
      </w:r>
      <w:r w:rsidRPr="008168D7">
        <w:rPr>
          <w:rFonts w:ascii="Times New Roman" w:hAnsi="Times New Roman" w:cs="Times New Roman"/>
          <w:sz w:val="24"/>
          <w:szCs w:val="24"/>
        </w:rPr>
        <w:t>В случае непред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68D7">
        <w:rPr>
          <w:rFonts w:ascii="Times New Roman" w:hAnsi="Times New Roman" w:cs="Times New Roman"/>
          <w:sz w:val="24"/>
          <w:szCs w:val="24"/>
        </w:rPr>
        <w:t xml:space="preserve">ставления либо неполного предоставления </w:t>
      </w:r>
      <w:r>
        <w:rPr>
          <w:rFonts w:ascii="Times New Roman" w:hAnsi="Times New Roman" w:cs="Times New Roman"/>
          <w:sz w:val="24"/>
          <w:szCs w:val="24"/>
        </w:rPr>
        <w:t>Заказчиком</w:t>
      </w:r>
      <w:r w:rsidRPr="008168D7">
        <w:rPr>
          <w:rFonts w:ascii="Times New Roman" w:hAnsi="Times New Roman" w:cs="Times New Roman"/>
          <w:sz w:val="24"/>
          <w:szCs w:val="24"/>
        </w:rPr>
        <w:t xml:space="preserve"> такой информации (сведений, документов),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Pr="00306571">
        <w:rPr>
          <w:rFonts w:ascii="Times New Roman" w:hAnsi="Times New Roman" w:cs="Times New Roman"/>
          <w:sz w:val="24"/>
          <w:szCs w:val="24"/>
        </w:rPr>
        <w:t xml:space="preserve"> вправе приостановить исполнение своих обязательств по настоящему Договору до предоставления требуемой информации (сведений, документов);</w:t>
      </w:r>
    </w:p>
    <w:p w:rsidR="004F0F7B" w:rsidRPr="00306571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 </w:t>
      </w:r>
      <w:r w:rsidRPr="00306571">
        <w:rPr>
          <w:rFonts w:ascii="Times New Roman" w:hAnsi="Times New Roman" w:cs="Times New Roman"/>
          <w:sz w:val="24"/>
          <w:szCs w:val="24"/>
        </w:rPr>
        <w:t xml:space="preserve">информировать </w:t>
      </w:r>
      <w:r>
        <w:rPr>
          <w:rFonts w:ascii="Times New Roman" w:hAnsi="Times New Roman" w:cs="Times New Roman"/>
          <w:sz w:val="24"/>
          <w:szCs w:val="24"/>
        </w:rPr>
        <w:t>Заказчика</w:t>
      </w:r>
      <w:r w:rsidRPr="00306571">
        <w:rPr>
          <w:rFonts w:ascii="Times New Roman" w:hAnsi="Times New Roman" w:cs="Times New Roman"/>
          <w:sz w:val="24"/>
          <w:szCs w:val="24"/>
        </w:rPr>
        <w:t xml:space="preserve"> о случаях нарушения </w:t>
      </w:r>
      <w:r>
        <w:rPr>
          <w:rFonts w:ascii="Times New Roman" w:hAnsi="Times New Roman" w:cs="Times New Roman"/>
          <w:sz w:val="24"/>
          <w:szCs w:val="24"/>
        </w:rPr>
        <w:t>Получателем требований правил нахождения в учреждении;</w:t>
      </w:r>
    </w:p>
    <w:p w:rsidR="004F0F7B" w:rsidRPr="00306571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06571">
        <w:rPr>
          <w:rFonts w:ascii="Times New Roman" w:hAnsi="Times New Roman" w:cs="Times New Roman"/>
          <w:sz w:val="24"/>
          <w:szCs w:val="24"/>
        </w:rPr>
        <w:t xml:space="preserve">) в случае причинения ущерба имуществу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306571">
        <w:rPr>
          <w:rFonts w:ascii="Times New Roman" w:hAnsi="Times New Roman" w:cs="Times New Roman"/>
          <w:sz w:val="24"/>
          <w:szCs w:val="24"/>
        </w:rPr>
        <w:t xml:space="preserve"> со стороны </w:t>
      </w:r>
      <w:r>
        <w:rPr>
          <w:rFonts w:ascii="Times New Roman" w:hAnsi="Times New Roman" w:cs="Times New Roman"/>
          <w:sz w:val="24"/>
          <w:szCs w:val="24"/>
        </w:rPr>
        <w:t>Получателя, Исполнитель</w:t>
      </w:r>
      <w:r w:rsidRPr="00306571">
        <w:rPr>
          <w:rFonts w:ascii="Times New Roman" w:hAnsi="Times New Roman" w:cs="Times New Roman"/>
          <w:sz w:val="24"/>
          <w:szCs w:val="24"/>
        </w:rPr>
        <w:t xml:space="preserve"> вправе потребовать от </w:t>
      </w:r>
      <w:r>
        <w:rPr>
          <w:rFonts w:ascii="Times New Roman" w:hAnsi="Times New Roman" w:cs="Times New Roman"/>
          <w:sz w:val="24"/>
          <w:szCs w:val="24"/>
        </w:rPr>
        <w:t>Заказчика</w:t>
      </w:r>
      <w:r w:rsidRPr="00306571">
        <w:rPr>
          <w:rFonts w:ascii="Times New Roman" w:hAnsi="Times New Roman" w:cs="Times New Roman"/>
          <w:sz w:val="24"/>
          <w:szCs w:val="24"/>
        </w:rPr>
        <w:t xml:space="preserve"> возмещения ущерба до окончания срока пребывания </w:t>
      </w:r>
      <w:r>
        <w:rPr>
          <w:rFonts w:ascii="Times New Roman" w:hAnsi="Times New Roman" w:cs="Times New Roman"/>
          <w:sz w:val="24"/>
          <w:szCs w:val="24"/>
        </w:rPr>
        <w:t>Получателя</w:t>
      </w:r>
      <w:r w:rsidRPr="00306571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учреждении</w:t>
      </w:r>
      <w:r w:rsidRPr="00306571">
        <w:rPr>
          <w:rFonts w:ascii="Times New Roman" w:hAnsi="Times New Roman" w:cs="Times New Roman"/>
          <w:sz w:val="24"/>
          <w:szCs w:val="24"/>
        </w:rPr>
        <w:t>.</w:t>
      </w:r>
    </w:p>
    <w:p w:rsidR="004F0F7B" w:rsidRPr="001B12B3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12B3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Исполнитель </w:t>
      </w:r>
      <w:r w:rsidRPr="001B12B3">
        <w:rPr>
          <w:rFonts w:ascii="Times New Roman" w:hAnsi="Times New Roman" w:cs="Times New Roman"/>
          <w:b/>
          <w:bCs/>
          <w:sz w:val="24"/>
          <w:szCs w:val="24"/>
        </w:rPr>
        <w:t xml:space="preserve"> не вправе передавать исполнение обязательств по настоящему Договору третьим лицам.</w:t>
      </w:r>
    </w:p>
    <w:p w:rsidR="004F0F7B" w:rsidRPr="00306571" w:rsidRDefault="004F0F7B" w:rsidP="00181E22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06571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>
        <w:rPr>
          <w:rFonts w:ascii="Times New Roman" w:hAnsi="Times New Roman" w:cs="Times New Roman"/>
          <w:b/>
          <w:bCs/>
          <w:sz w:val="24"/>
          <w:szCs w:val="24"/>
        </w:rPr>
        <w:t>Заказчик</w:t>
      </w:r>
      <w:r w:rsidRPr="00306571">
        <w:rPr>
          <w:rFonts w:ascii="Times New Roman" w:hAnsi="Times New Roman" w:cs="Times New Roman"/>
          <w:b/>
          <w:bCs/>
          <w:sz w:val="24"/>
          <w:szCs w:val="24"/>
        </w:rPr>
        <w:t xml:space="preserve"> обязан:</w:t>
      </w:r>
    </w:p>
    <w:p w:rsidR="004F0F7B" w:rsidRPr="00306571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>а) соблюдать сроки и условия настоящего Договора;</w:t>
      </w:r>
    </w:p>
    <w:p w:rsidR="004F0F7B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>б) представлять в соответствии с нормативными правовыми актами субъекта Российской Федерации сведения и документы, необходимые для предоставления Услуг, предусмотренные порядком предоставления социальных услуг, утвержденным уполномоченным органом государственной власти</w:t>
      </w:r>
      <w:r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4F0F7B" w:rsidRPr="00306571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 xml:space="preserve">в)   обеспечить </w:t>
      </w:r>
      <w:r>
        <w:rPr>
          <w:rFonts w:ascii="Times New Roman" w:hAnsi="Times New Roman" w:cs="Times New Roman"/>
          <w:sz w:val="24"/>
          <w:szCs w:val="24"/>
        </w:rPr>
        <w:t>Получателя</w:t>
      </w:r>
      <w:r w:rsidRPr="00306571">
        <w:rPr>
          <w:rFonts w:ascii="Times New Roman" w:hAnsi="Times New Roman" w:cs="Times New Roman"/>
          <w:sz w:val="24"/>
          <w:szCs w:val="24"/>
        </w:rPr>
        <w:t xml:space="preserve"> необходимой одеждой (по сезону);  </w:t>
      </w:r>
    </w:p>
    <w:p w:rsidR="004F0F7B" w:rsidRPr="0007006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 xml:space="preserve">г) информировать в письменной форме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306571">
        <w:rPr>
          <w:rFonts w:ascii="Times New Roman" w:hAnsi="Times New Roman" w:cs="Times New Roman"/>
          <w:sz w:val="24"/>
          <w:szCs w:val="24"/>
        </w:rPr>
        <w:t xml:space="preserve"> о возникновении (изменении) обстоятельств, влекущих изменение (расторжение) настоящего Договора;</w:t>
      </w:r>
    </w:p>
    <w:p w:rsidR="004F0F7B" w:rsidRPr="00306571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06571">
        <w:rPr>
          <w:rFonts w:ascii="Times New Roman" w:hAnsi="Times New Roman" w:cs="Times New Roman"/>
          <w:sz w:val="24"/>
          <w:szCs w:val="24"/>
        </w:rPr>
        <w:t xml:space="preserve">) уведомлять в письменной форме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306571">
        <w:rPr>
          <w:rFonts w:ascii="Times New Roman" w:hAnsi="Times New Roman" w:cs="Times New Roman"/>
          <w:sz w:val="24"/>
          <w:szCs w:val="24"/>
        </w:rPr>
        <w:t xml:space="preserve"> об отказе от получения Услуг, предусмотренных настоящим Договором;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</w:t>
      </w:r>
      <w:r w:rsidRPr="00306571">
        <w:rPr>
          <w:rFonts w:ascii="Times New Roman" w:hAnsi="Times New Roman" w:cs="Times New Roman"/>
          <w:sz w:val="24"/>
          <w:szCs w:val="24"/>
        </w:rPr>
        <w:t xml:space="preserve"> соблюдать порядок предоставления социальных услуг, соответствующий форме социального обслуживания; </w:t>
      </w:r>
    </w:p>
    <w:p w:rsidR="004F0F7B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</w:t>
      </w:r>
      <w:r w:rsidRPr="00306571">
        <w:rPr>
          <w:rFonts w:ascii="Times New Roman" w:hAnsi="Times New Roman" w:cs="Times New Roman"/>
          <w:sz w:val="24"/>
          <w:szCs w:val="24"/>
        </w:rPr>
        <w:t xml:space="preserve"> сообщать </w:t>
      </w:r>
      <w:r>
        <w:rPr>
          <w:rFonts w:ascii="Times New Roman" w:hAnsi="Times New Roman" w:cs="Times New Roman"/>
          <w:sz w:val="24"/>
          <w:szCs w:val="24"/>
        </w:rPr>
        <w:t>Исполнителю</w:t>
      </w:r>
      <w:r w:rsidRPr="00306571">
        <w:rPr>
          <w:rFonts w:ascii="Times New Roman" w:hAnsi="Times New Roman" w:cs="Times New Roman"/>
          <w:sz w:val="24"/>
          <w:szCs w:val="24"/>
        </w:rPr>
        <w:t xml:space="preserve"> о выявленных нарушениях порядка предоставления социальных услуг, утвержденного уполномоченным органом государственной власти.</w:t>
      </w:r>
    </w:p>
    <w:p w:rsidR="004F0F7B" w:rsidRPr="00306571" w:rsidRDefault="004F0F7B" w:rsidP="00181E22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30657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Заказчик </w:t>
      </w:r>
      <w:r w:rsidRPr="00306571">
        <w:rPr>
          <w:rFonts w:ascii="Times New Roman" w:hAnsi="Times New Roman" w:cs="Times New Roman"/>
          <w:b/>
          <w:bCs/>
          <w:sz w:val="24"/>
          <w:szCs w:val="24"/>
        </w:rPr>
        <w:t xml:space="preserve"> имеет право:</w:t>
      </w:r>
    </w:p>
    <w:p w:rsidR="004F0F7B" w:rsidRPr="00306571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>а) на получение бесплатно в доступной форме информации о своих правах и обязанностях, видах Услуг, которые будут оказаны Получателю в соответствии с индивидуальной программой, сроках, порядке и условиях их предоставления;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 xml:space="preserve">б) потребовать расторжения настоящего Договора при нарушении </w:t>
      </w:r>
      <w:r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Pr="00306571">
        <w:rPr>
          <w:rFonts w:ascii="Times New Roman" w:hAnsi="Times New Roman" w:cs="Times New Roman"/>
          <w:sz w:val="24"/>
          <w:szCs w:val="24"/>
        </w:rPr>
        <w:t>условий настоящего Договора.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>в) на уважительное и гуманное отношение;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>г) на отказ от предоставления Услуг;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>д) на защиту своих прав и законных интересов в соответствии с законодательством Российской Федерации;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>е) на обеспечение условий пребываний в организациях социального обслуживания, соответствующих санитарно-гигиеническим требованиям, а также на надлежащий уход;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Pr="00306571">
        <w:rPr>
          <w:rFonts w:ascii="Times New Roman" w:hAnsi="Times New Roman" w:cs="Times New Roman"/>
          <w:sz w:val="24"/>
          <w:szCs w:val="24"/>
        </w:rPr>
        <w:t xml:space="preserve">) на защиту своих персональных данных при использовании их </w:t>
      </w:r>
      <w:r>
        <w:rPr>
          <w:rFonts w:ascii="Times New Roman" w:hAnsi="Times New Roman" w:cs="Times New Roman"/>
          <w:sz w:val="24"/>
          <w:szCs w:val="24"/>
        </w:rPr>
        <w:t>Исполнителем</w:t>
      </w:r>
      <w:r w:rsidRPr="00306571">
        <w:rPr>
          <w:rFonts w:ascii="Times New Roman" w:hAnsi="Times New Roman" w:cs="Times New Roman"/>
          <w:sz w:val="24"/>
          <w:szCs w:val="24"/>
        </w:rPr>
        <w:t>;</w:t>
      </w:r>
    </w:p>
    <w:p w:rsidR="004F0F7B" w:rsidRPr="008769C6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306571">
        <w:rPr>
          <w:rFonts w:ascii="Times New Roman" w:hAnsi="Times New Roman" w:cs="Times New Roman"/>
          <w:sz w:val="24"/>
          <w:szCs w:val="24"/>
        </w:rPr>
        <w:t xml:space="preserve">) на сохранность личных вещей и ценностей Получателя при получении социальных услуг </w:t>
      </w:r>
      <w:r>
        <w:rPr>
          <w:rFonts w:ascii="Times New Roman" w:hAnsi="Times New Roman" w:cs="Times New Roman"/>
          <w:sz w:val="24"/>
          <w:szCs w:val="24"/>
        </w:rPr>
        <w:t>в полу</w:t>
      </w:r>
      <w:r w:rsidRPr="0030657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тационарной форме обслуживания.</w:t>
      </w:r>
    </w:p>
    <w:p w:rsidR="004F0F7B" w:rsidRPr="00306571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30657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Получатель</w:t>
      </w:r>
      <w:r w:rsidRPr="00306571">
        <w:rPr>
          <w:rFonts w:ascii="Times New Roman" w:hAnsi="Times New Roman" w:cs="Times New Roman"/>
          <w:b/>
          <w:bCs/>
          <w:sz w:val="24"/>
          <w:szCs w:val="24"/>
        </w:rPr>
        <w:t xml:space="preserve"> обязан:</w:t>
      </w:r>
    </w:p>
    <w:p w:rsidR="004F0F7B" w:rsidRPr="00306571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 xml:space="preserve">а) участвовать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306571">
        <w:rPr>
          <w:rFonts w:ascii="Times New Roman" w:hAnsi="Times New Roman" w:cs="Times New Roman"/>
          <w:sz w:val="24"/>
          <w:szCs w:val="24"/>
        </w:rPr>
        <w:t>мероприятиях</w:t>
      </w:r>
      <w:r>
        <w:rPr>
          <w:rFonts w:ascii="Times New Roman" w:hAnsi="Times New Roman" w:cs="Times New Roman"/>
          <w:sz w:val="24"/>
          <w:szCs w:val="24"/>
        </w:rPr>
        <w:t xml:space="preserve"> Исполнителя</w:t>
      </w:r>
      <w:r w:rsidRPr="00306571">
        <w:rPr>
          <w:rFonts w:ascii="Times New Roman" w:hAnsi="Times New Roman" w:cs="Times New Roman"/>
          <w:sz w:val="24"/>
          <w:szCs w:val="24"/>
        </w:rPr>
        <w:t>;</w:t>
      </w:r>
    </w:p>
    <w:p w:rsidR="004F0F7B" w:rsidRPr="00306571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 xml:space="preserve">б) уважительно относиться к другим </w:t>
      </w:r>
      <w:r>
        <w:rPr>
          <w:rFonts w:ascii="Times New Roman" w:hAnsi="Times New Roman" w:cs="Times New Roman"/>
          <w:sz w:val="24"/>
          <w:szCs w:val="24"/>
        </w:rPr>
        <w:t>несовершеннолетним</w:t>
      </w:r>
      <w:r w:rsidRPr="00306571">
        <w:rPr>
          <w:rFonts w:ascii="Times New Roman" w:hAnsi="Times New Roman" w:cs="Times New Roman"/>
          <w:sz w:val="24"/>
          <w:szCs w:val="24"/>
        </w:rPr>
        <w:t xml:space="preserve"> и сотрудникам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306571">
        <w:rPr>
          <w:rFonts w:ascii="Times New Roman" w:hAnsi="Times New Roman" w:cs="Times New Roman"/>
          <w:sz w:val="24"/>
          <w:szCs w:val="24"/>
        </w:rPr>
        <w:t>;</w:t>
      </w:r>
    </w:p>
    <w:p w:rsidR="004F0F7B" w:rsidRPr="00306571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06571">
        <w:rPr>
          <w:rFonts w:ascii="Times New Roman" w:hAnsi="Times New Roman" w:cs="Times New Roman"/>
          <w:sz w:val="24"/>
          <w:szCs w:val="24"/>
        </w:rPr>
        <w:t>) выполнять распорядок дня, установленный на каждый день</w:t>
      </w:r>
      <w:r>
        <w:rPr>
          <w:rFonts w:ascii="Times New Roman" w:hAnsi="Times New Roman" w:cs="Times New Roman"/>
          <w:sz w:val="24"/>
          <w:szCs w:val="24"/>
        </w:rPr>
        <w:t xml:space="preserve"> Исполнителем</w:t>
      </w:r>
      <w:r w:rsidRPr="00306571">
        <w:rPr>
          <w:rFonts w:ascii="Times New Roman" w:hAnsi="Times New Roman" w:cs="Times New Roman"/>
          <w:sz w:val="24"/>
          <w:szCs w:val="24"/>
        </w:rPr>
        <w:t>;</w:t>
      </w:r>
    </w:p>
    <w:p w:rsidR="004F0F7B" w:rsidRPr="00306571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06571">
        <w:rPr>
          <w:rFonts w:ascii="Times New Roman" w:hAnsi="Times New Roman" w:cs="Times New Roman"/>
          <w:sz w:val="24"/>
          <w:szCs w:val="24"/>
        </w:rPr>
        <w:t xml:space="preserve">) не покидать территорию </w:t>
      </w:r>
      <w:r>
        <w:rPr>
          <w:rFonts w:ascii="Times New Roman" w:hAnsi="Times New Roman" w:cs="Times New Roman"/>
          <w:sz w:val="24"/>
          <w:szCs w:val="24"/>
        </w:rPr>
        <w:t xml:space="preserve">Исполнителя </w:t>
      </w:r>
      <w:r w:rsidRPr="00306571">
        <w:rPr>
          <w:rFonts w:ascii="Times New Roman" w:hAnsi="Times New Roman" w:cs="Times New Roman"/>
          <w:sz w:val="24"/>
          <w:szCs w:val="24"/>
        </w:rPr>
        <w:t xml:space="preserve"> без соответствующего разрешения;</w:t>
      </w:r>
    </w:p>
    <w:p w:rsidR="004F0F7B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06571">
        <w:rPr>
          <w:rFonts w:ascii="Times New Roman" w:hAnsi="Times New Roman" w:cs="Times New Roman"/>
          <w:sz w:val="24"/>
          <w:szCs w:val="24"/>
        </w:rPr>
        <w:t>) принимать участие в самообслуживающем труде (уборка спального места и помещения, территории, дежурство в столовой);</w:t>
      </w:r>
    </w:p>
    <w:p w:rsidR="004F0F7B" w:rsidRPr="00306571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Pr="00290A49">
        <w:rPr>
          <w:rFonts w:ascii="Times New Roman" w:hAnsi="Times New Roman" w:cs="Times New Roman"/>
          <w:sz w:val="24"/>
          <w:szCs w:val="24"/>
        </w:rPr>
        <w:t>не совершать действий, наносящих вред своему здоровью и здоровью окружающих;</w:t>
      </w:r>
    </w:p>
    <w:p w:rsidR="004F0F7B" w:rsidRPr="00306571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>ж) выполнять санитарно-гигиенические требования; следить за своим внешним видом, одеждой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F0F7B" w:rsidRPr="00306571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 xml:space="preserve">з) бережно относиться к имуществу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306571">
        <w:rPr>
          <w:rFonts w:ascii="Times New Roman" w:hAnsi="Times New Roman" w:cs="Times New Roman"/>
          <w:sz w:val="24"/>
          <w:szCs w:val="24"/>
        </w:rPr>
        <w:t>;</w:t>
      </w:r>
    </w:p>
    <w:p w:rsidR="004F0F7B" w:rsidRPr="00306571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 xml:space="preserve">и) уважать традиции, устои и правила поведения принятые </w:t>
      </w:r>
      <w:r>
        <w:rPr>
          <w:rFonts w:ascii="Times New Roman" w:hAnsi="Times New Roman" w:cs="Times New Roman"/>
          <w:sz w:val="24"/>
          <w:szCs w:val="24"/>
        </w:rPr>
        <w:t>у Исполнителя</w:t>
      </w:r>
      <w:r w:rsidRPr="00306571">
        <w:rPr>
          <w:rFonts w:ascii="Times New Roman" w:hAnsi="Times New Roman" w:cs="Times New Roman"/>
          <w:sz w:val="24"/>
          <w:szCs w:val="24"/>
        </w:rPr>
        <w:t>»;</w:t>
      </w:r>
    </w:p>
    <w:p w:rsidR="004F0F7B" w:rsidRPr="00306571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>к) в случае недомогания немедленно известить воспитателя или медицинского работника;</w:t>
      </w:r>
    </w:p>
    <w:p w:rsidR="004F0F7B" w:rsidRPr="00306571" w:rsidRDefault="004F0F7B" w:rsidP="00181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306571">
        <w:rPr>
          <w:rFonts w:ascii="Times New Roman" w:hAnsi="Times New Roman" w:cs="Times New Roman"/>
          <w:sz w:val="24"/>
          <w:szCs w:val="24"/>
        </w:rPr>
        <w:t>) категорически запрещается курение, употребление наркотических</w:t>
      </w:r>
      <w:r>
        <w:rPr>
          <w:rFonts w:ascii="Times New Roman" w:hAnsi="Times New Roman" w:cs="Times New Roman"/>
          <w:sz w:val="24"/>
          <w:szCs w:val="24"/>
        </w:rPr>
        <w:t xml:space="preserve"> средств и алкогольных напитков</w:t>
      </w:r>
      <w:r w:rsidRPr="00306571">
        <w:rPr>
          <w:rFonts w:ascii="Times New Roman" w:hAnsi="Times New Roman" w:cs="Times New Roman"/>
          <w:sz w:val="24"/>
          <w:szCs w:val="24"/>
        </w:rPr>
        <w:t>;</w:t>
      </w:r>
    </w:p>
    <w:p w:rsidR="004F0F7B" w:rsidRPr="00306571" w:rsidRDefault="004F0F7B" w:rsidP="00181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306571">
        <w:rPr>
          <w:rFonts w:ascii="Times New Roman" w:hAnsi="Times New Roman" w:cs="Times New Roman"/>
          <w:sz w:val="24"/>
          <w:szCs w:val="24"/>
        </w:rPr>
        <w:t xml:space="preserve">) при направлении в </w:t>
      </w:r>
      <w:r>
        <w:rPr>
          <w:rFonts w:ascii="Times New Roman" w:hAnsi="Times New Roman" w:cs="Times New Roman"/>
          <w:sz w:val="24"/>
          <w:szCs w:val="24"/>
        </w:rPr>
        <w:t>учреждение Получатель</w:t>
      </w:r>
      <w:r w:rsidRPr="00306571">
        <w:rPr>
          <w:rFonts w:ascii="Times New Roman" w:hAnsi="Times New Roman" w:cs="Times New Roman"/>
          <w:sz w:val="24"/>
          <w:szCs w:val="24"/>
        </w:rPr>
        <w:t xml:space="preserve"> обязан ознакомиться  с данными правилами.    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6571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0657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Получатель</w:t>
      </w:r>
      <w:r w:rsidRPr="00306571">
        <w:rPr>
          <w:rFonts w:ascii="Times New Roman" w:hAnsi="Times New Roman" w:cs="Times New Roman"/>
          <w:b/>
          <w:bCs/>
          <w:sz w:val="24"/>
          <w:szCs w:val="24"/>
        </w:rPr>
        <w:t xml:space="preserve"> имеет право на: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>а) защиту</w:t>
      </w:r>
      <w:r>
        <w:rPr>
          <w:rFonts w:ascii="Times New Roman" w:hAnsi="Times New Roman" w:cs="Times New Roman"/>
          <w:sz w:val="24"/>
          <w:szCs w:val="24"/>
        </w:rPr>
        <w:t xml:space="preserve"> своих  прав и свобод</w:t>
      </w:r>
      <w:r w:rsidRPr="00306571">
        <w:rPr>
          <w:rFonts w:ascii="Times New Roman" w:hAnsi="Times New Roman" w:cs="Times New Roman"/>
          <w:sz w:val="24"/>
          <w:szCs w:val="24"/>
        </w:rPr>
        <w:t>, определенных Конвенцией о правах Ребенка;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уважение </w:t>
      </w:r>
      <w:r w:rsidRPr="00306571">
        <w:rPr>
          <w:rFonts w:ascii="Times New Roman" w:hAnsi="Times New Roman" w:cs="Times New Roman"/>
          <w:sz w:val="24"/>
          <w:szCs w:val="24"/>
        </w:rPr>
        <w:t xml:space="preserve"> человеческого достоинства, свободу совести и информации, свободное выражение собственных взглядов и убеждений;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 xml:space="preserve">в) выбор видов деятельности и участие в программах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306571">
        <w:rPr>
          <w:rFonts w:ascii="Times New Roman" w:hAnsi="Times New Roman" w:cs="Times New Roman"/>
          <w:sz w:val="24"/>
          <w:szCs w:val="24"/>
        </w:rPr>
        <w:t>;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>г) охрану своей жизни и здоровья, своего имущества;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>д) получение квалифицированной медицинской помощи в случае заболевания или получения увечья;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 xml:space="preserve">е) </w:t>
      </w:r>
      <w:r>
        <w:rPr>
          <w:rFonts w:ascii="Times New Roman" w:hAnsi="Times New Roman" w:cs="Times New Roman"/>
          <w:sz w:val="24"/>
          <w:szCs w:val="24"/>
        </w:rPr>
        <w:t>информирование Исполнителя о</w:t>
      </w:r>
      <w:r w:rsidRPr="00306571">
        <w:rPr>
          <w:rFonts w:ascii="Times New Roman" w:hAnsi="Times New Roman" w:cs="Times New Roman"/>
          <w:sz w:val="24"/>
          <w:szCs w:val="24"/>
        </w:rPr>
        <w:t xml:space="preserve"> возникающих проблем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306571">
        <w:rPr>
          <w:rFonts w:ascii="Times New Roman" w:hAnsi="Times New Roman" w:cs="Times New Roman"/>
          <w:sz w:val="24"/>
          <w:szCs w:val="24"/>
        </w:rPr>
        <w:t xml:space="preserve"> по вопросам быта, питания, медицинского обслуживания;</w:t>
      </w:r>
    </w:p>
    <w:p w:rsidR="004F0F7B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 xml:space="preserve">ж) </w:t>
      </w:r>
      <w:r>
        <w:rPr>
          <w:rFonts w:ascii="Times New Roman" w:hAnsi="Times New Roman" w:cs="Times New Roman"/>
          <w:sz w:val="24"/>
          <w:szCs w:val="24"/>
        </w:rPr>
        <w:t xml:space="preserve">объективную оценку </w:t>
      </w:r>
      <w:r w:rsidRPr="00306571">
        <w:rPr>
          <w:rFonts w:ascii="Times New Roman" w:hAnsi="Times New Roman" w:cs="Times New Roman"/>
          <w:sz w:val="24"/>
          <w:szCs w:val="24"/>
        </w:rPr>
        <w:t>в случае возникновения конфликтной ситу</w:t>
      </w:r>
      <w:r>
        <w:rPr>
          <w:rFonts w:ascii="Times New Roman" w:hAnsi="Times New Roman" w:cs="Times New Roman"/>
          <w:sz w:val="24"/>
          <w:szCs w:val="24"/>
        </w:rPr>
        <w:t>ации и принятия действенных мер;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</w:t>
      </w:r>
      <w:r w:rsidRPr="00A545F3">
        <w:rPr>
          <w:rFonts w:ascii="Times New Roman" w:hAnsi="Times New Roman" w:cs="Times New Roman"/>
          <w:sz w:val="24"/>
          <w:szCs w:val="24"/>
        </w:rPr>
        <w:t xml:space="preserve"> на свободное посещение </w:t>
      </w:r>
      <w:r>
        <w:rPr>
          <w:rFonts w:ascii="Times New Roman" w:hAnsi="Times New Roman" w:cs="Times New Roman"/>
          <w:sz w:val="24"/>
          <w:szCs w:val="24"/>
        </w:rPr>
        <w:t>Заказчиком</w:t>
      </w:r>
      <w:r w:rsidRPr="00A545F3">
        <w:rPr>
          <w:rFonts w:ascii="Times New Roman" w:hAnsi="Times New Roman" w:cs="Times New Roman"/>
          <w:sz w:val="24"/>
          <w:szCs w:val="24"/>
        </w:rPr>
        <w:t>, адвокатами, нотариусами, представителями общественных и (или) иных организаций, священнослужителями, а также родственниками и другими лицами в дневное и вечернее время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0F7B" w:rsidRPr="00306571" w:rsidRDefault="004F0F7B" w:rsidP="00181E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F7B" w:rsidRDefault="004F0F7B" w:rsidP="00181E22">
      <w:pPr>
        <w:spacing w:after="0" w:line="240" w:lineRule="auto"/>
        <w:ind w:left="10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6571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30657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Условия предоставления услуги</w:t>
      </w:r>
    </w:p>
    <w:p w:rsidR="004F0F7B" w:rsidRPr="00306571" w:rsidRDefault="004F0F7B" w:rsidP="00181E22">
      <w:pPr>
        <w:spacing w:after="0" w:line="240" w:lineRule="auto"/>
        <w:ind w:left="106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F0F7B" w:rsidRDefault="004F0F7B" w:rsidP="00181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0657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Заказчик получает услуги бесплатно.</w:t>
      </w:r>
    </w:p>
    <w:p w:rsidR="004F0F7B" w:rsidRPr="001B12B3" w:rsidRDefault="004F0F7B" w:rsidP="00181E2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</w:p>
    <w:p w:rsidR="004F0F7B" w:rsidRPr="00306571" w:rsidRDefault="004F0F7B" w:rsidP="00181E22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6571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306571">
        <w:rPr>
          <w:rFonts w:ascii="Times New Roman" w:hAnsi="Times New Roman" w:cs="Times New Roman"/>
          <w:b/>
          <w:bCs/>
          <w:sz w:val="24"/>
          <w:szCs w:val="24"/>
        </w:rPr>
        <w:t>. Основания изменения и расторжения Договора</w:t>
      </w:r>
      <w:r w:rsidRPr="00306571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footnoteReference w:id="4"/>
      </w:r>
    </w:p>
    <w:p w:rsidR="004F0F7B" w:rsidRPr="00306571" w:rsidRDefault="004F0F7B" w:rsidP="00181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06571">
        <w:rPr>
          <w:rFonts w:ascii="Times New Roman" w:hAnsi="Times New Roman" w:cs="Times New Roman"/>
          <w:sz w:val="24"/>
          <w:szCs w:val="24"/>
        </w:rPr>
        <w:t>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06571">
        <w:rPr>
          <w:rFonts w:ascii="Times New Roman" w:hAnsi="Times New Roman" w:cs="Times New Roman"/>
          <w:sz w:val="24"/>
          <w:szCs w:val="24"/>
        </w:rPr>
        <w:t>. Настоящий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06571">
        <w:rPr>
          <w:rFonts w:ascii="Times New Roman" w:hAnsi="Times New Roman" w:cs="Times New Roman"/>
          <w:sz w:val="24"/>
          <w:szCs w:val="24"/>
        </w:rPr>
        <w:t xml:space="preserve"> может быть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065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расторгнут по соглашению Сторон; п</w:t>
      </w:r>
      <w:r w:rsidRPr="00306571">
        <w:rPr>
          <w:rFonts w:ascii="Times New Roman" w:hAnsi="Times New Roman" w:cs="Times New Roman"/>
          <w:sz w:val="24"/>
          <w:szCs w:val="24"/>
        </w:rPr>
        <w:t xml:space="preserve">о инициативе одной из Сторон </w:t>
      </w:r>
      <w:r>
        <w:rPr>
          <w:rFonts w:ascii="Times New Roman" w:hAnsi="Times New Roman" w:cs="Times New Roman"/>
          <w:sz w:val="24"/>
          <w:szCs w:val="24"/>
        </w:rPr>
        <w:t xml:space="preserve">или </w:t>
      </w:r>
      <w:r w:rsidRPr="00306571">
        <w:rPr>
          <w:rFonts w:ascii="Times New Roman" w:hAnsi="Times New Roman" w:cs="Times New Roman"/>
          <w:sz w:val="24"/>
          <w:szCs w:val="24"/>
        </w:rPr>
        <w:t xml:space="preserve"> по основаниям, предусмотренным действующим законодательством Российской Федерации.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06571">
        <w:rPr>
          <w:rFonts w:ascii="Times New Roman" w:hAnsi="Times New Roman" w:cs="Times New Roman"/>
          <w:sz w:val="24"/>
          <w:szCs w:val="24"/>
        </w:rPr>
        <w:t xml:space="preserve">. Настоящий Договор считается расторгнутым со дня уведомления </w:t>
      </w:r>
      <w:r>
        <w:rPr>
          <w:rFonts w:ascii="Times New Roman" w:hAnsi="Times New Roman" w:cs="Times New Roman"/>
          <w:sz w:val="24"/>
          <w:szCs w:val="24"/>
        </w:rPr>
        <w:t>Исполнителем</w:t>
      </w:r>
      <w:r w:rsidRPr="00306571">
        <w:rPr>
          <w:rFonts w:ascii="Times New Roman" w:hAnsi="Times New Roman" w:cs="Times New Roman"/>
          <w:sz w:val="24"/>
          <w:szCs w:val="24"/>
        </w:rPr>
        <w:t xml:space="preserve"> в письменной форме </w:t>
      </w:r>
      <w:r>
        <w:rPr>
          <w:rFonts w:ascii="Times New Roman" w:hAnsi="Times New Roman" w:cs="Times New Roman"/>
          <w:sz w:val="24"/>
          <w:szCs w:val="24"/>
        </w:rPr>
        <w:t>Заказчика</w:t>
      </w:r>
      <w:r w:rsidRPr="00306571">
        <w:rPr>
          <w:rFonts w:ascii="Times New Roman" w:hAnsi="Times New Roman" w:cs="Times New Roman"/>
          <w:sz w:val="24"/>
          <w:szCs w:val="24"/>
        </w:rPr>
        <w:t xml:space="preserve"> об отказе от исполнения настоящего Договора, если иные сроки не установлены настоящим Договором.</w:t>
      </w:r>
    </w:p>
    <w:p w:rsidR="004F0F7B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06571">
        <w:rPr>
          <w:rFonts w:ascii="Times New Roman" w:hAnsi="Times New Roman" w:cs="Times New Roman"/>
          <w:sz w:val="24"/>
          <w:szCs w:val="24"/>
        </w:rPr>
        <w:t xml:space="preserve">. Нарушение правил поведения  и распорядка дня в </w:t>
      </w:r>
      <w:r>
        <w:rPr>
          <w:rFonts w:ascii="Times New Roman" w:hAnsi="Times New Roman" w:cs="Times New Roman"/>
          <w:sz w:val="24"/>
          <w:szCs w:val="24"/>
        </w:rPr>
        <w:t>учреждении,</w:t>
      </w:r>
      <w:r w:rsidRPr="00306571">
        <w:rPr>
          <w:rFonts w:ascii="Times New Roman" w:hAnsi="Times New Roman" w:cs="Times New Roman"/>
          <w:sz w:val="24"/>
          <w:szCs w:val="24"/>
        </w:rPr>
        <w:t xml:space="preserve"> равно как и совершенные правонарушения, ведут к отчислению </w:t>
      </w:r>
      <w:r>
        <w:rPr>
          <w:rFonts w:ascii="Times New Roman" w:hAnsi="Times New Roman" w:cs="Times New Roman"/>
          <w:sz w:val="24"/>
          <w:szCs w:val="24"/>
        </w:rPr>
        <w:t>Получателя.</w:t>
      </w:r>
    </w:p>
    <w:p w:rsidR="004F0F7B" w:rsidRDefault="004F0F7B" w:rsidP="00697F96">
      <w:pPr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0F7B" w:rsidRPr="00306571" w:rsidRDefault="004F0F7B" w:rsidP="00181E22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06571">
        <w:rPr>
          <w:rFonts w:ascii="Times New Roman" w:hAnsi="Times New Roman" w:cs="Times New Roman"/>
          <w:b/>
          <w:bCs/>
          <w:sz w:val="24"/>
          <w:szCs w:val="24"/>
        </w:rPr>
        <w:t>V. Ответственность за неисполнение или ненадлежащее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6571">
        <w:rPr>
          <w:rFonts w:ascii="Times New Roman" w:hAnsi="Times New Roman" w:cs="Times New Roman"/>
          <w:b/>
          <w:bCs/>
          <w:sz w:val="24"/>
          <w:szCs w:val="24"/>
        </w:rPr>
        <w:t>исполнение обязательств по Договору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4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Pr="00306571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57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06571">
        <w:rPr>
          <w:rFonts w:ascii="Times New Roman" w:hAnsi="Times New Roman" w:cs="Times New Roman"/>
          <w:sz w:val="24"/>
          <w:szCs w:val="24"/>
        </w:rPr>
        <w:t>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4F0F7B" w:rsidRPr="00306571" w:rsidRDefault="004F0F7B" w:rsidP="00181E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0F7B" w:rsidRPr="00306571" w:rsidRDefault="004F0F7B" w:rsidP="00181E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06571">
        <w:rPr>
          <w:rFonts w:ascii="Times New Roman" w:hAnsi="Times New Roman" w:cs="Times New Roman"/>
          <w:b/>
          <w:bCs/>
          <w:sz w:val="24"/>
          <w:szCs w:val="24"/>
        </w:rPr>
        <w:t>VI. Срок действия Договора и другие условия</w:t>
      </w:r>
    </w:p>
    <w:p w:rsidR="004F0F7B" w:rsidRPr="00306571" w:rsidRDefault="004F0F7B" w:rsidP="00181E2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0F7B" w:rsidRPr="00505CEA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306571">
        <w:rPr>
          <w:rFonts w:ascii="Times New Roman" w:hAnsi="Times New Roman" w:cs="Times New Roman"/>
          <w:sz w:val="24"/>
          <w:szCs w:val="24"/>
        </w:rPr>
        <w:t xml:space="preserve">. Настоящий Договор вступает в силу со дня его подписания  Сторонами (если иное не указано в Договоре) и действует  </w:t>
      </w:r>
      <w:r w:rsidRPr="00505CEA">
        <w:rPr>
          <w:rFonts w:ascii="Times New Roman" w:hAnsi="Times New Roman" w:cs="Times New Roman"/>
          <w:b/>
          <w:bCs/>
          <w:sz w:val="24"/>
          <w:szCs w:val="24"/>
        </w:rPr>
        <w:t>с«___»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________</w:t>
      </w:r>
      <w:r w:rsidRPr="00505CEA">
        <w:rPr>
          <w:rFonts w:ascii="Times New Roman" w:hAnsi="Times New Roman" w:cs="Times New Roman"/>
          <w:b/>
          <w:bCs/>
          <w:sz w:val="24"/>
          <w:szCs w:val="24"/>
        </w:rPr>
        <w:t xml:space="preserve"> 20___ г. по </w:t>
      </w:r>
      <w:r>
        <w:rPr>
          <w:rFonts w:ascii="Times New Roman" w:hAnsi="Times New Roman" w:cs="Times New Roman"/>
          <w:b/>
          <w:bCs/>
          <w:sz w:val="28"/>
          <w:szCs w:val="28"/>
        </w:rPr>
        <w:t>«___» _______</w:t>
      </w:r>
      <w:r w:rsidRPr="00505CEA">
        <w:rPr>
          <w:rFonts w:ascii="Times New Roman" w:hAnsi="Times New Roman" w:cs="Times New Roman"/>
          <w:b/>
          <w:bCs/>
          <w:sz w:val="28"/>
          <w:szCs w:val="28"/>
        </w:rPr>
        <w:t xml:space="preserve"> 20___ г.</w:t>
      </w:r>
    </w:p>
    <w:p w:rsidR="004F0F7B" w:rsidRDefault="004F0F7B" w:rsidP="00181E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306571">
        <w:rPr>
          <w:rFonts w:ascii="Times New Roman" w:hAnsi="Times New Roman" w:cs="Times New Roman"/>
          <w:sz w:val="24"/>
          <w:szCs w:val="24"/>
        </w:rPr>
        <w:t>. Договор составлен в двух экземплярах, имеющих равную юридическую силу.</w:t>
      </w:r>
    </w:p>
    <w:p w:rsidR="004F0F7B" w:rsidRDefault="004F0F7B" w:rsidP="00181E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0F7B" w:rsidRPr="0052189A" w:rsidRDefault="004F0F7B" w:rsidP="00181E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2189A">
        <w:rPr>
          <w:rFonts w:ascii="Times New Roman" w:hAnsi="Times New Roman" w:cs="Times New Roman"/>
          <w:b/>
          <w:bCs/>
          <w:sz w:val="24"/>
          <w:szCs w:val="24"/>
        </w:rPr>
        <w:t>VII. Адрес (место нахождения, место жительства</w:t>
      </w:r>
      <w:r>
        <w:rPr>
          <w:rStyle w:val="FootnoteReference"/>
          <w:rFonts w:ascii="Times New Roman" w:hAnsi="Times New Roman" w:cs="Times New Roman"/>
          <w:b/>
          <w:bCs/>
          <w:sz w:val="24"/>
          <w:szCs w:val="24"/>
        </w:rPr>
        <w:footnoteReference w:customMarkFollows="1" w:id="5"/>
        <w:t>5</w:t>
      </w:r>
      <w:r w:rsidRPr="0052189A">
        <w:rPr>
          <w:rFonts w:ascii="Times New Roman" w:hAnsi="Times New Roman" w:cs="Times New Roman"/>
          <w:b/>
          <w:bCs/>
          <w:sz w:val="24"/>
          <w:szCs w:val="24"/>
        </w:rPr>
        <w:t>), реквизиты и подписи Сторон</w:t>
      </w:r>
    </w:p>
    <w:p w:rsidR="004F0F7B" w:rsidRPr="0052189A" w:rsidRDefault="004F0F7B" w:rsidP="00181E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/>
      </w:tblPr>
      <w:tblGrid>
        <w:gridCol w:w="5070"/>
        <w:gridCol w:w="4394"/>
      </w:tblGrid>
      <w:tr w:rsidR="004F0F7B" w:rsidRPr="008918FE">
        <w:tc>
          <w:tcPr>
            <w:tcW w:w="5070" w:type="dxa"/>
          </w:tcPr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ind w:right="442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исполнителя</w:t>
            </w: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ind w:right="442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Адрес (место нахождения) исполнителя</w:t>
            </w: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 xml:space="preserve">ИНН исполнителя </w:t>
            </w: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исполнителя</w:t>
            </w: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Должность руководителя исполнителя</w:t>
            </w: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Директор_________/____________/</w:t>
            </w: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«     »______________20___ год</w:t>
            </w: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Заказчика</w:t>
            </w: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Данные документа, удостоверяющего личность Заказчика</w:t>
            </w: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 Заказчика</w:t>
            </w: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Заказчика (при наличии)</w:t>
            </w: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законного представителя Заказчика</w:t>
            </w:r>
          </w:p>
          <w:p w:rsidR="004F0F7B" w:rsidRPr="008918FE" w:rsidRDefault="004F0F7B" w:rsidP="00181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Данные документа, удостоверяющего личность, законного представителя Заказчика</w:t>
            </w:r>
          </w:p>
          <w:p w:rsidR="004F0F7B" w:rsidRPr="008918FE" w:rsidRDefault="004F0F7B" w:rsidP="000B7C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 законного представителя Заказчика</w:t>
            </w:r>
          </w:p>
        </w:tc>
      </w:tr>
      <w:tr w:rsidR="004F0F7B" w:rsidRPr="008918FE">
        <w:tc>
          <w:tcPr>
            <w:tcW w:w="5070" w:type="dxa"/>
          </w:tcPr>
          <w:p w:rsidR="004F0F7B" w:rsidRPr="008918FE" w:rsidRDefault="004F0F7B" w:rsidP="000B7C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М.П.</w:t>
            </w:r>
          </w:p>
        </w:tc>
        <w:tc>
          <w:tcPr>
            <w:tcW w:w="4394" w:type="dxa"/>
          </w:tcPr>
          <w:p w:rsidR="004F0F7B" w:rsidRPr="008918FE" w:rsidRDefault="004F0F7B" w:rsidP="000B7C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_______________/__________________</w:t>
            </w:r>
          </w:p>
          <w:p w:rsidR="004F0F7B" w:rsidRPr="008918FE" w:rsidRDefault="004F0F7B" w:rsidP="000B7C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    (личная подпись Заказчика)</w:t>
            </w:r>
          </w:p>
          <w:p w:rsidR="004F0F7B" w:rsidRPr="008918FE" w:rsidRDefault="004F0F7B" w:rsidP="000B7C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«____» ___________ 20____ г</w:t>
            </w:r>
          </w:p>
        </w:tc>
      </w:tr>
    </w:tbl>
    <w:p w:rsidR="004F0F7B" w:rsidRPr="00306571" w:rsidRDefault="004F0F7B" w:rsidP="00181E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F7B" w:rsidRPr="00C751B4" w:rsidRDefault="004F0F7B" w:rsidP="00181E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4718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F7B" w:rsidRDefault="004F0F7B" w:rsidP="000B7CB5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0F7B" w:rsidRPr="00FF34AE" w:rsidRDefault="004F0F7B" w:rsidP="00FF34AE">
      <w:pPr>
        <w:jc w:val="center"/>
        <w:rPr>
          <w:rFonts w:ascii="Times New Roman" w:hAnsi="Times New Roman" w:cs="Times New Roman"/>
          <w:b/>
          <w:bCs/>
        </w:rPr>
      </w:pPr>
      <w:hyperlink r:id="rId12" w:history="1">
        <w:r w:rsidRPr="00FF34AE">
          <w:rPr>
            <w:rFonts w:ascii="Times New Roman" w:hAnsi="Times New Roman" w:cs="Times New Roman"/>
            <w:b/>
            <w:bCs/>
          </w:rPr>
          <w:t>АКТ</w:t>
        </w:r>
      </w:hyperlink>
      <w:r w:rsidRPr="00FF34AE">
        <w:rPr>
          <w:rFonts w:ascii="Times New Roman" w:hAnsi="Times New Roman" w:cs="Times New Roman"/>
          <w:b/>
          <w:bCs/>
        </w:rPr>
        <w:t xml:space="preserve"> </w:t>
      </w:r>
    </w:p>
    <w:p w:rsidR="004F0F7B" w:rsidRPr="00FF34AE" w:rsidRDefault="004F0F7B" w:rsidP="00FF34AE">
      <w:pPr>
        <w:jc w:val="center"/>
        <w:rPr>
          <w:rFonts w:ascii="Times New Roman" w:hAnsi="Times New Roman" w:cs="Times New Roman"/>
          <w:b/>
          <w:bCs/>
        </w:rPr>
      </w:pPr>
      <w:r w:rsidRPr="00FF34AE">
        <w:rPr>
          <w:rFonts w:ascii="Times New Roman" w:hAnsi="Times New Roman" w:cs="Times New Roman"/>
          <w:b/>
          <w:bCs/>
        </w:rPr>
        <w:t xml:space="preserve">от “___” __________ 20 ___ г. № __________ </w:t>
      </w:r>
    </w:p>
    <w:p w:rsidR="004F0F7B" w:rsidRPr="00FF34AE" w:rsidRDefault="004F0F7B" w:rsidP="00FF34AE">
      <w:pPr>
        <w:jc w:val="center"/>
        <w:rPr>
          <w:rFonts w:ascii="Times New Roman" w:hAnsi="Times New Roman" w:cs="Times New Roman"/>
          <w:b/>
          <w:bCs/>
        </w:rPr>
      </w:pPr>
      <w:r w:rsidRPr="00FF34AE">
        <w:rPr>
          <w:rFonts w:ascii="Times New Roman" w:hAnsi="Times New Roman" w:cs="Times New Roman"/>
          <w:b/>
          <w:bCs/>
        </w:rPr>
        <w:t>сдачи-приемки оказанных услуг</w:t>
      </w:r>
    </w:p>
    <w:p w:rsidR="004F0F7B" w:rsidRPr="00FF34AE" w:rsidRDefault="004F0F7B" w:rsidP="00FF34AE">
      <w:pPr>
        <w:jc w:val="center"/>
        <w:rPr>
          <w:rFonts w:ascii="Times New Roman" w:hAnsi="Times New Roman" w:cs="Times New Roman"/>
          <w:b/>
          <w:bCs/>
        </w:rPr>
      </w:pPr>
      <w:r w:rsidRPr="00FF34AE">
        <w:rPr>
          <w:rFonts w:ascii="Times New Roman" w:hAnsi="Times New Roman" w:cs="Times New Roman"/>
          <w:b/>
          <w:bCs/>
        </w:rPr>
        <w:t>по договору от  “___” __________ 20 ___ г. № _______</w:t>
      </w:r>
    </w:p>
    <w:p w:rsidR="004F0F7B" w:rsidRPr="00FF34AE" w:rsidRDefault="004F0F7B" w:rsidP="00FF34AE">
      <w:pPr>
        <w:jc w:val="center"/>
        <w:rPr>
          <w:rFonts w:ascii="Times New Roman" w:hAnsi="Times New Roman" w:cs="Times New Roman"/>
        </w:rPr>
      </w:pPr>
    </w:p>
    <w:p w:rsidR="004F0F7B" w:rsidRPr="00FF34AE" w:rsidRDefault="004F0F7B" w:rsidP="00FF34AE">
      <w:pPr>
        <w:ind w:firstLine="284"/>
        <w:rPr>
          <w:rFonts w:ascii="Times New Roman" w:hAnsi="Times New Roman" w:cs="Times New Roman"/>
        </w:rPr>
      </w:pPr>
      <w:r w:rsidRPr="00FF34AE">
        <w:rPr>
          <w:rFonts w:ascii="Times New Roman" w:hAnsi="Times New Roman" w:cs="Times New Roman"/>
        </w:rPr>
        <w:t xml:space="preserve">Мы, нижеподписавшиеся, </w:t>
      </w:r>
      <w:r w:rsidRPr="00FF34AE">
        <w:rPr>
          <w:rFonts w:ascii="Times New Roman" w:hAnsi="Times New Roman" w:cs="Times New Roman"/>
          <w:b/>
          <w:bCs/>
        </w:rPr>
        <w:t>Заказчик _</w:t>
      </w:r>
      <w:r w:rsidRPr="00FF34AE">
        <w:rPr>
          <w:rFonts w:ascii="Times New Roman" w:hAnsi="Times New Roman" w:cs="Times New Roman"/>
        </w:rPr>
        <w:t>_______________________________________</w:t>
      </w:r>
      <w:r>
        <w:rPr>
          <w:rFonts w:ascii="Times New Roman" w:hAnsi="Times New Roman" w:cs="Times New Roman"/>
        </w:rPr>
        <w:t>____________</w:t>
      </w:r>
      <w:r w:rsidRPr="00FF34AE">
        <w:rPr>
          <w:rFonts w:ascii="Times New Roman" w:hAnsi="Times New Roman" w:cs="Times New Roman"/>
        </w:rPr>
        <w:t xml:space="preserve">  </w:t>
      </w:r>
    </w:p>
    <w:p w:rsidR="004F0F7B" w:rsidRPr="00FF34AE" w:rsidRDefault="004F0F7B" w:rsidP="00FF34AE">
      <w:pPr>
        <w:ind w:firstLine="284"/>
        <w:rPr>
          <w:rFonts w:ascii="Times New Roman" w:hAnsi="Times New Roman" w:cs="Times New Roman"/>
        </w:rPr>
      </w:pPr>
      <w:r w:rsidRPr="00FF34AE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_____________________________</w:t>
      </w:r>
      <w:r w:rsidRPr="00FF34AE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________________</w:t>
      </w:r>
      <w:r w:rsidRPr="00FF34AE">
        <w:rPr>
          <w:rFonts w:ascii="Times New Roman" w:hAnsi="Times New Roman" w:cs="Times New Roman"/>
        </w:rPr>
        <w:t xml:space="preserve"> </w:t>
      </w:r>
    </w:p>
    <w:p w:rsidR="004F0F7B" w:rsidRDefault="004F0F7B" w:rsidP="00FF34AE">
      <w:pPr>
        <w:jc w:val="both"/>
        <w:rPr>
          <w:rFonts w:ascii="Times New Roman" w:hAnsi="Times New Roman" w:cs="Times New Roman"/>
        </w:rPr>
      </w:pPr>
      <w:r w:rsidRPr="00FF34AE">
        <w:rPr>
          <w:rFonts w:ascii="Times New Roman" w:hAnsi="Times New Roman" w:cs="Times New Roman"/>
        </w:rPr>
        <w:t xml:space="preserve">с одной стороны, и </w:t>
      </w:r>
      <w:r w:rsidRPr="00FF34AE">
        <w:rPr>
          <w:rFonts w:ascii="Times New Roman" w:hAnsi="Times New Roman" w:cs="Times New Roman"/>
          <w:b/>
          <w:bCs/>
        </w:rPr>
        <w:t>Исполнитель</w:t>
      </w:r>
      <w:r>
        <w:rPr>
          <w:rFonts w:ascii="Times New Roman" w:hAnsi="Times New Roman" w:cs="Times New Roman"/>
        </w:rPr>
        <w:t>____________________________________________________________</w:t>
      </w:r>
      <w:r w:rsidRPr="00FF34AE">
        <w:rPr>
          <w:rFonts w:ascii="Times New Roman" w:hAnsi="Times New Roman" w:cs="Times New Roman"/>
        </w:rPr>
        <w:t>, в лице</w:t>
      </w:r>
      <w:r>
        <w:rPr>
          <w:rFonts w:ascii="Times New Roman" w:hAnsi="Times New Roman" w:cs="Times New Roman"/>
        </w:rPr>
        <w:t>_______________________________________________________</w:t>
      </w:r>
      <w:r w:rsidRPr="00FF34A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действующе___ на основании _________________</w:t>
      </w:r>
      <w:r w:rsidRPr="00FF34AE">
        <w:rPr>
          <w:rFonts w:ascii="Times New Roman" w:hAnsi="Times New Roman" w:cs="Times New Roman"/>
        </w:rPr>
        <w:t xml:space="preserve"> с другой стороны, составили настоящий акт о том, что </w:t>
      </w:r>
      <w:r w:rsidRPr="00FF34AE">
        <w:rPr>
          <w:rFonts w:ascii="Times New Roman" w:hAnsi="Times New Roman" w:cs="Times New Roman"/>
          <w:b/>
          <w:bCs/>
        </w:rPr>
        <w:t>Исполнитель</w:t>
      </w:r>
      <w:r w:rsidRPr="00FF34AE">
        <w:rPr>
          <w:rFonts w:ascii="Times New Roman" w:hAnsi="Times New Roman" w:cs="Times New Roman"/>
        </w:rPr>
        <w:t xml:space="preserve"> оказал, а </w:t>
      </w:r>
      <w:r w:rsidRPr="00FF34AE">
        <w:rPr>
          <w:rFonts w:ascii="Times New Roman" w:hAnsi="Times New Roman" w:cs="Times New Roman"/>
          <w:b/>
          <w:bCs/>
        </w:rPr>
        <w:t>Заказчик</w:t>
      </w:r>
      <w:r w:rsidRPr="00FF34AE">
        <w:rPr>
          <w:rFonts w:ascii="Times New Roman" w:hAnsi="Times New Roman" w:cs="Times New Roman"/>
        </w:rPr>
        <w:t xml:space="preserve"> принял оказанные </w:t>
      </w:r>
      <w:r w:rsidRPr="00FF34AE">
        <w:rPr>
          <w:rFonts w:ascii="Times New Roman" w:hAnsi="Times New Roman" w:cs="Times New Roman"/>
          <w:b/>
          <w:bCs/>
        </w:rPr>
        <w:t xml:space="preserve">Исполнителем </w:t>
      </w:r>
      <w:r w:rsidRPr="00FF34AE">
        <w:rPr>
          <w:rFonts w:ascii="Times New Roman" w:hAnsi="Times New Roman" w:cs="Times New Roman"/>
        </w:rPr>
        <w:t xml:space="preserve"> услуги </w:t>
      </w:r>
      <w:r w:rsidRPr="00FF34AE">
        <w:rPr>
          <w:rFonts w:ascii="Times New Roman" w:hAnsi="Times New Roman" w:cs="Times New Roman"/>
          <w:b/>
          <w:bCs/>
        </w:rPr>
        <w:t>Получателю</w:t>
      </w:r>
      <w:r w:rsidRPr="00FF34AE">
        <w:rPr>
          <w:rFonts w:ascii="Times New Roman" w:hAnsi="Times New Roman" w:cs="Times New Roman"/>
        </w:rPr>
        <w:t xml:space="preserve"> _________________________________________</w:t>
      </w:r>
      <w:r>
        <w:rPr>
          <w:rFonts w:ascii="Times New Roman" w:hAnsi="Times New Roman" w:cs="Times New Roman"/>
        </w:rPr>
        <w:t>_________________________________________________</w:t>
      </w:r>
    </w:p>
    <w:p w:rsidR="004F0F7B" w:rsidRPr="00FF34AE" w:rsidRDefault="004F0F7B" w:rsidP="00FF34A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</w:t>
      </w:r>
    </w:p>
    <w:p w:rsidR="004F0F7B" w:rsidRPr="00FF34AE" w:rsidRDefault="004F0F7B" w:rsidP="00FF34AE">
      <w:pPr>
        <w:jc w:val="center"/>
        <w:rPr>
          <w:rFonts w:ascii="Times New Roman" w:hAnsi="Times New Roman" w:cs="Times New Roman"/>
          <w:vertAlign w:val="superscript"/>
        </w:rPr>
      </w:pPr>
      <w:r w:rsidRPr="00FF34AE">
        <w:rPr>
          <w:rFonts w:ascii="Times New Roman" w:hAnsi="Times New Roman" w:cs="Times New Roman"/>
          <w:vertAlign w:val="superscript"/>
        </w:rPr>
        <w:t>(фамилия, имя, отчество Получателя)</w:t>
      </w:r>
    </w:p>
    <w:p w:rsidR="004F0F7B" w:rsidRPr="00987D5E" w:rsidRDefault="004F0F7B" w:rsidP="00FF34AE">
      <w:pPr>
        <w:rPr>
          <w:rFonts w:ascii="Times New Roman" w:hAnsi="Times New Roman" w:cs="Times New Roman"/>
          <w:vertAlign w:val="superscript"/>
        </w:rPr>
      </w:pPr>
      <w:r w:rsidRPr="00FF34AE">
        <w:rPr>
          <w:rFonts w:ascii="Times New Roman" w:hAnsi="Times New Roman" w:cs="Times New Roman"/>
        </w:rPr>
        <w:t xml:space="preserve"> за период с «___» ________ 20__ г. по «___» ________ 20__ г. </w:t>
      </w:r>
    </w:p>
    <w:tbl>
      <w:tblPr>
        <w:tblpPr w:leftFromText="180" w:rightFromText="180" w:vertAnchor="text" w:tblpX="216" w:tblpY="1"/>
        <w:tblOverlap w:val="never"/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666"/>
        <w:gridCol w:w="9790"/>
      </w:tblGrid>
      <w:tr w:rsidR="004F0F7B" w:rsidRPr="008918FE">
        <w:tc>
          <w:tcPr>
            <w:tcW w:w="666" w:type="dxa"/>
          </w:tcPr>
          <w:p w:rsidR="004F0F7B" w:rsidRPr="008918FE" w:rsidRDefault="004F0F7B" w:rsidP="002D12D2">
            <w:pPr>
              <w:rPr>
                <w:rFonts w:ascii="Times New Roman" w:hAnsi="Times New Roman" w:cs="Times New Roman"/>
              </w:rPr>
            </w:pPr>
            <w:r w:rsidRPr="008918FE">
              <w:rPr>
                <w:rFonts w:ascii="Times New Roman" w:hAnsi="Times New Roman" w:cs="Times New Roman"/>
              </w:rPr>
              <w:t>№</w:t>
            </w:r>
          </w:p>
          <w:p w:rsidR="004F0F7B" w:rsidRPr="008918FE" w:rsidRDefault="004F0F7B" w:rsidP="002D12D2">
            <w:pPr>
              <w:rPr>
                <w:rFonts w:ascii="Times New Roman" w:hAnsi="Times New Roman" w:cs="Times New Roman"/>
              </w:rPr>
            </w:pPr>
            <w:r w:rsidRPr="008918FE">
              <w:rPr>
                <w:rFonts w:ascii="Times New Roman" w:hAnsi="Times New Roman" w:cs="Times New Roman"/>
              </w:rPr>
              <w:t>п</w:t>
            </w:r>
            <w:r w:rsidRPr="008918FE">
              <w:rPr>
                <w:rFonts w:ascii="Times New Roman" w:hAnsi="Times New Roman" w:cs="Times New Roman"/>
                <w:lang w:val="en-US"/>
              </w:rPr>
              <w:t>/</w:t>
            </w:r>
            <w:r w:rsidRPr="008918FE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790" w:type="dxa"/>
          </w:tcPr>
          <w:p w:rsidR="004F0F7B" w:rsidRPr="008918FE" w:rsidRDefault="004F0F7B" w:rsidP="002D12D2">
            <w:pPr>
              <w:jc w:val="center"/>
              <w:rPr>
                <w:rFonts w:ascii="Times New Roman" w:hAnsi="Times New Roman" w:cs="Times New Roman"/>
              </w:rPr>
            </w:pPr>
            <w:r w:rsidRPr="008918FE">
              <w:rPr>
                <w:rFonts w:ascii="Times New Roman" w:hAnsi="Times New Roman" w:cs="Times New Roman"/>
              </w:rPr>
              <w:t>Наименование оказанных услуг</w:t>
            </w:r>
          </w:p>
        </w:tc>
      </w:tr>
      <w:tr w:rsidR="004F0F7B" w:rsidRPr="008918FE">
        <w:tc>
          <w:tcPr>
            <w:tcW w:w="666" w:type="dxa"/>
          </w:tcPr>
          <w:p w:rsidR="004F0F7B" w:rsidRPr="008918FE" w:rsidRDefault="004F0F7B" w:rsidP="002D12D2">
            <w:pPr>
              <w:rPr>
                <w:rFonts w:ascii="Times New Roman" w:hAnsi="Times New Roman" w:cs="Times New Roman"/>
              </w:rPr>
            </w:pPr>
            <w:r w:rsidRPr="008918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90" w:type="dxa"/>
          </w:tcPr>
          <w:p w:rsidR="004F0F7B" w:rsidRPr="008918FE" w:rsidRDefault="004F0F7B" w:rsidP="002D12D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0F7B" w:rsidRPr="008918FE">
        <w:tc>
          <w:tcPr>
            <w:tcW w:w="666" w:type="dxa"/>
          </w:tcPr>
          <w:p w:rsidR="004F0F7B" w:rsidRPr="008918FE" w:rsidRDefault="004F0F7B" w:rsidP="002D12D2">
            <w:pPr>
              <w:rPr>
                <w:rFonts w:ascii="Times New Roman" w:hAnsi="Times New Roman" w:cs="Times New Roman"/>
              </w:rPr>
            </w:pPr>
            <w:r w:rsidRPr="008918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90" w:type="dxa"/>
          </w:tcPr>
          <w:p w:rsidR="004F0F7B" w:rsidRPr="008918FE" w:rsidRDefault="004F0F7B" w:rsidP="002D12D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0F7B" w:rsidRPr="008918FE">
        <w:tc>
          <w:tcPr>
            <w:tcW w:w="666" w:type="dxa"/>
          </w:tcPr>
          <w:p w:rsidR="004F0F7B" w:rsidRPr="008918FE" w:rsidRDefault="004F0F7B" w:rsidP="002D12D2">
            <w:pPr>
              <w:rPr>
                <w:rFonts w:ascii="Times New Roman" w:hAnsi="Times New Roman" w:cs="Times New Roman"/>
              </w:rPr>
            </w:pPr>
            <w:r w:rsidRPr="008918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90" w:type="dxa"/>
          </w:tcPr>
          <w:p w:rsidR="004F0F7B" w:rsidRPr="008918FE" w:rsidRDefault="004F0F7B" w:rsidP="002D12D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0F7B" w:rsidRPr="008918FE">
        <w:tc>
          <w:tcPr>
            <w:tcW w:w="666" w:type="dxa"/>
          </w:tcPr>
          <w:p w:rsidR="004F0F7B" w:rsidRPr="008918FE" w:rsidRDefault="004F0F7B" w:rsidP="002D12D2">
            <w:pPr>
              <w:rPr>
                <w:rFonts w:ascii="Times New Roman" w:hAnsi="Times New Roman" w:cs="Times New Roman"/>
              </w:rPr>
            </w:pPr>
            <w:r w:rsidRPr="008918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90" w:type="dxa"/>
          </w:tcPr>
          <w:p w:rsidR="004F0F7B" w:rsidRPr="008918FE" w:rsidRDefault="004F0F7B" w:rsidP="002D12D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0F7B" w:rsidRPr="008918FE">
        <w:tc>
          <w:tcPr>
            <w:tcW w:w="666" w:type="dxa"/>
          </w:tcPr>
          <w:p w:rsidR="004F0F7B" w:rsidRPr="008918FE" w:rsidRDefault="004F0F7B" w:rsidP="002D12D2">
            <w:pPr>
              <w:rPr>
                <w:rFonts w:ascii="Times New Roman" w:hAnsi="Times New Roman" w:cs="Times New Roman"/>
              </w:rPr>
            </w:pPr>
            <w:r w:rsidRPr="008918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90" w:type="dxa"/>
          </w:tcPr>
          <w:p w:rsidR="004F0F7B" w:rsidRPr="008918FE" w:rsidRDefault="004F0F7B" w:rsidP="002D12D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0F7B" w:rsidRPr="008918FE">
        <w:tc>
          <w:tcPr>
            <w:tcW w:w="666" w:type="dxa"/>
          </w:tcPr>
          <w:p w:rsidR="004F0F7B" w:rsidRPr="008918FE" w:rsidRDefault="004F0F7B" w:rsidP="002D12D2">
            <w:pPr>
              <w:rPr>
                <w:rFonts w:ascii="Times New Roman" w:hAnsi="Times New Roman" w:cs="Times New Roman"/>
              </w:rPr>
            </w:pPr>
            <w:r w:rsidRPr="008918F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90" w:type="dxa"/>
          </w:tcPr>
          <w:p w:rsidR="004F0F7B" w:rsidRPr="008918FE" w:rsidRDefault="004F0F7B" w:rsidP="002D12D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0F7B" w:rsidRPr="008918FE">
        <w:tc>
          <w:tcPr>
            <w:tcW w:w="666" w:type="dxa"/>
          </w:tcPr>
          <w:p w:rsidR="004F0F7B" w:rsidRPr="008918FE" w:rsidRDefault="004F0F7B" w:rsidP="002D12D2">
            <w:pPr>
              <w:rPr>
                <w:rFonts w:ascii="Times New Roman" w:hAnsi="Times New Roman" w:cs="Times New Roman"/>
              </w:rPr>
            </w:pPr>
            <w:r w:rsidRPr="008918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90" w:type="dxa"/>
          </w:tcPr>
          <w:p w:rsidR="004F0F7B" w:rsidRPr="008918FE" w:rsidRDefault="004F0F7B" w:rsidP="002D12D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F0F7B" w:rsidRPr="00FF34AE" w:rsidRDefault="004F0F7B" w:rsidP="00FF34A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FF34AE">
        <w:rPr>
          <w:rFonts w:ascii="Times New Roman" w:hAnsi="Times New Roman" w:cs="Times New Roman"/>
        </w:rPr>
        <w:t xml:space="preserve">Оказанные услуги по качеству и объемам соответствуют требованиям </w:t>
      </w:r>
      <w:r w:rsidRPr="00FF34AE">
        <w:rPr>
          <w:rFonts w:ascii="Times New Roman" w:hAnsi="Times New Roman" w:cs="Times New Roman"/>
          <w:b/>
          <w:bCs/>
        </w:rPr>
        <w:t>Заказчика</w:t>
      </w:r>
      <w:r w:rsidRPr="00FF34AE">
        <w:rPr>
          <w:rFonts w:ascii="Times New Roman" w:hAnsi="Times New Roman" w:cs="Times New Roman"/>
        </w:rPr>
        <w:t>.</w:t>
      </w:r>
    </w:p>
    <w:p w:rsidR="004F0F7B" w:rsidRPr="00FF34AE" w:rsidRDefault="004F0F7B" w:rsidP="00FF34A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FF34AE">
        <w:rPr>
          <w:rFonts w:ascii="Times New Roman" w:hAnsi="Times New Roman" w:cs="Times New Roman"/>
        </w:rPr>
        <w:t xml:space="preserve">Претензий </w:t>
      </w:r>
      <w:r w:rsidRPr="00FF34AE">
        <w:rPr>
          <w:rFonts w:ascii="Times New Roman" w:hAnsi="Times New Roman" w:cs="Times New Roman"/>
          <w:b/>
          <w:bCs/>
        </w:rPr>
        <w:t xml:space="preserve">Заказчик к Исполнителю </w:t>
      </w:r>
      <w:r w:rsidRPr="00FF34AE">
        <w:rPr>
          <w:rFonts w:ascii="Times New Roman" w:hAnsi="Times New Roman" w:cs="Times New Roman"/>
        </w:rPr>
        <w:t xml:space="preserve"> не имеет.</w:t>
      </w:r>
    </w:p>
    <w:p w:rsidR="004F0F7B" w:rsidRPr="00FF34AE" w:rsidRDefault="004F0F7B" w:rsidP="00FF34AE">
      <w:pPr>
        <w:pStyle w:val="ConsPlusNonformat"/>
        <w:rPr>
          <w:rFonts w:ascii="Times New Roman" w:hAnsi="Times New Roman" w:cs="Times New Roman"/>
          <w:b/>
          <w:bCs/>
          <w:sz w:val="22"/>
          <w:szCs w:val="22"/>
        </w:rPr>
      </w:pPr>
    </w:p>
    <w:p w:rsidR="004F0F7B" w:rsidRDefault="004F0F7B" w:rsidP="006F0C8B">
      <w:pPr>
        <w:pStyle w:val="ConsPlusNonforma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F34AE">
        <w:rPr>
          <w:rFonts w:ascii="Times New Roman" w:hAnsi="Times New Roman" w:cs="Times New Roman"/>
          <w:b/>
          <w:bCs/>
          <w:sz w:val="22"/>
          <w:szCs w:val="22"/>
        </w:rPr>
        <w:t>ПОДПИСИ СТОРОН</w:t>
      </w:r>
    </w:p>
    <w:tbl>
      <w:tblPr>
        <w:tblW w:w="10173" w:type="dxa"/>
        <w:tblInd w:w="-106" w:type="dxa"/>
        <w:tblLayout w:type="fixed"/>
        <w:tblLook w:val="00A0"/>
      </w:tblPr>
      <w:tblGrid>
        <w:gridCol w:w="5070"/>
        <w:gridCol w:w="5103"/>
      </w:tblGrid>
      <w:tr w:rsidR="004F0F7B" w:rsidRPr="008918FE">
        <w:tc>
          <w:tcPr>
            <w:tcW w:w="5070" w:type="dxa"/>
          </w:tcPr>
          <w:p w:rsidR="004F0F7B" w:rsidRPr="008918FE" w:rsidRDefault="004F0F7B" w:rsidP="006F0C8B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F0F7B" w:rsidRPr="006F0C8B" w:rsidRDefault="004F0F7B" w:rsidP="006F0C8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F0F7B" w:rsidRPr="008918FE">
        <w:tc>
          <w:tcPr>
            <w:tcW w:w="5070" w:type="dxa"/>
          </w:tcPr>
          <w:p w:rsidR="004F0F7B" w:rsidRPr="008918FE" w:rsidRDefault="004F0F7B" w:rsidP="006F0C8B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F0F7B" w:rsidRPr="006F0C8B" w:rsidRDefault="004F0F7B" w:rsidP="006F0C8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4F0F7B" w:rsidRPr="008918FE">
        <w:tc>
          <w:tcPr>
            <w:tcW w:w="5070" w:type="dxa"/>
          </w:tcPr>
          <w:p w:rsidR="004F0F7B" w:rsidRPr="008918FE" w:rsidRDefault="004F0F7B" w:rsidP="002D12D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918FE">
              <w:rPr>
                <w:rFonts w:ascii="Times New Roman" w:hAnsi="Times New Roman" w:cs="Times New Roman"/>
                <w:b/>
                <w:bCs/>
              </w:rPr>
              <w:t>Исполнитель</w:t>
            </w:r>
          </w:p>
          <w:p w:rsidR="004F0F7B" w:rsidRPr="008918FE" w:rsidRDefault="004F0F7B" w:rsidP="002D12D2">
            <w:pPr>
              <w:autoSpaceDE w:val="0"/>
              <w:autoSpaceDN w:val="0"/>
              <w:adjustRightInd w:val="0"/>
              <w:spacing w:after="0" w:line="240" w:lineRule="auto"/>
              <w:ind w:right="442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исполнителя</w:t>
            </w:r>
          </w:p>
          <w:p w:rsidR="004F0F7B" w:rsidRPr="008918FE" w:rsidRDefault="004F0F7B" w:rsidP="002D12D2">
            <w:pPr>
              <w:autoSpaceDE w:val="0"/>
              <w:autoSpaceDN w:val="0"/>
              <w:adjustRightInd w:val="0"/>
              <w:spacing w:after="0" w:line="240" w:lineRule="auto"/>
              <w:ind w:right="442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Адрес (место нахождения) исполнителя</w:t>
            </w:r>
          </w:p>
          <w:p w:rsidR="004F0F7B" w:rsidRPr="008918FE" w:rsidRDefault="004F0F7B" w:rsidP="002D12D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 xml:space="preserve">ИНН исполнителя </w:t>
            </w:r>
          </w:p>
          <w:p w:rsidR="004F0F7B" w:rsidRPr="008918FE" w:rsidRDefault="004F0F7B" w:rsidP="002D12D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исполнителя</w:t>
            </w:r>
          </w:p>
          <w:p w:rsidR="004F0F7B" w:rsidRPr="008918FE" w:rsidRDefault="004F0F7B" w:rsidP="002D12D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Должность руководителя исполнителя</w:t>
            </w:r>
          </w:p>
          <w:p w:rsidR="004F0F7B" w:rsidRPr="008918FE" w:rsidRDefault="004F0F7B" w:rsidP="002D12D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2D12D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2D12D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2D12D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2D12D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2D12D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2D12D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2D12D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2D12D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Директор_________/____________/</w:t>
            </w:r>
          </w:p>
          <w:p w:rsidR="004F0F7B" w:rsidRPr="008918FE" w:rsidRDefault="004F0F7B" w:rsidP="002D12D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2D12D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F7B" w:rsidRPr="008918FE" w:rsidRDefault="004F0F7B" w:rsidP="002D12D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sz w:val="24"/>
                <w:szCs w:val="24"/>
              </w:rPr>
              <w:t>«     »______________20___ год</w:t>
            </w:r>
          </w:p>
          <w:p w:rsidR="004F0F7B" w:rsidRPr="008918FE" w:rsidRDefault="004F0F7B" w:rsidP="002D12D2">
            <w:pPr>
              <w:autoSpaceDE w:val="0"/>
              <w:autoSpaceDN w:val="0"/>
              <w:adjustRightInd w:val="0"/>
              <w:spacing w:after="0" w:line="240" w:lineRule="auto"/>
              <w:ind w:right="4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F0F7B" w:rsidRPr="006F0C8B" w:rsidRDefault="004F0F7B" w:rsidP="006F0C8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6F0C8B">
              <w:rPr>
                <w:rFonts w:ascii="Times New Roman" w:hAnsi="Times New Roman" w:cs="Times New Roman"/>
                <w:b/>
                <w:bCs/>
                <w:lang w:eastAsia="en-US"/>
              </w:rPr>
              <w:t>Получатель</w:t>
            </w:r>
          </w:p>
          <w:p w:rsidR="004F0F7B" w:rsidRPr="006F0C8B" w:rsidRDefault="004F0F7B" w:rsidP="006F0C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  <w:p w:rsidR="004F0F7B" w:rsidRPr="006F0C8B" w:rsidRDefault="004F0F7B" w:rsidP="006F0C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F0C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Фамилия, имя, отчество (при наличии) Получателя</w:t>
            </w:r>
          </w:p>
          <w:p w:rsidR="004F0F7B" w:rsidRPr="006F0C8B" w:rsidRDefault="004F0F7B" w:rsidP="006F0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F0C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_______________________________________________________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_____</w:t>
            </w:r>
          </w:p>
          <w:p w:rsidR="004F0F7B" w:rsidRPr="006F0C8B" w:rsidRDefault="004F0F7B" w:rsidP="006F0C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F0C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Данные документа, удостоверяющего</w:t>
            </w:r>
          </w:p>
          <w:p w:rsidR="004F0F7B" w:rsidRPr="006F0C8B" w:rsidRDefault="004F0F7B" w:rsidP="006F0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_______________</w:t>
            </w:r>
            <w:r w:rsidRPr="006F0C8B">
              <w:rPr>
                <w:rFonts w:ascii="Times New Roman" w:hAnsi="Times New Roman" w:cs="Times New Roman"/>
                <w:b/>
                <w:bCs/>
                <w:lang w:eastAsia="en-US"/>
              </w:rPr>
              <w:t>____________________</w:t>
            </w: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_________</w:t>
            </w:r>
            <w:r w:rsidRPr="006F0C8B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</w:t>
            </w:r>
          </w:p>
          <w:p w:rsidR="004F0F7B" w:rsidRPr="006F0C8B" w:rsidRDefault="004F0F7B" w:rsidP="006F0C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vertAlign w:val="superscript"/>
                <w:lang w:eastAsia="en-US"/>
              </w:rPr>
            </w:pPr>
            <w:r w:rsidRPr="006F0C8B">
              <w:rPr>
                <w:rFonts w:ascii="Times New Roman" w:hAnsi="Times New Roman" w:cs="Times New Roman"/>
                <w:vertAlign w:val="superscript"/>
                <w:lang w:eastAsia="en-US"/>
              </w:rPr>
              <w:t>личность Получателя</w:t>
            </w:r>
          </w:p>
          <w:p w:rsidR="004F0F7B" w:rsidRPr="006F0C8B" w:rsidRDefault="004F0F7B" w:rsidP="006F0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6F0C8B">
              <w:rPr>
                <w:rFonts w:ascii="Times New Roman" w:hAnsi="Times New Roman" w:cs="Times New Roman"/>
                <w:b/>
                <w:bCs/>
                <w:lang w:eastAsia="en-US"/>
              </w:rPr>
              <w:t>_____________________________________</w:t>
            </w: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_______</w:t>
            </w:r>
            <w:r w:rsidRPr="006F0C8B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</w:t>
            </w:r>
          </w:p>
          <w:p w:rsidR="004F0F7B" w:rsidRPr="006F0C8B" w:rsidRDefault="004F0F7B" w:rsidP="006F0C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6F0C8B">
              <w:rPr>
                <w:rFonts w:ascii="Times New Roman" w:hAnsi="Times New Roman" w:cs="Times New Roman"/>
                <w:vertAlign w:val="superscript"/>
                <w:lang w:eastAsia="en-US"/>
              </w:rPr>
              <w:t>Адрес места жительства</w:t>
            </w:r>
          </w:p>
          <w:p w:rsidR="004F0F7B" w:rsidRPr="006F0C8B" w:rsidRDefault="004F0F7B" w:rsidP="006F0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6F0C8B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_____________________________________ </w:t>
            </w:r>
          </w:p>
          <w:p w:rsidR="004F0F7B" w:rsidRPr="006F0C8B" w:rsidRDefault="004F0F7B" w:rsidP="006F0C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  <w:lang w:eastAsia="en-US"/>
              </w:rPr>
            </w:pPr>
            <w:r w:rsidRPr="006F0C8B">
              <w:rPr>
                <w:rFonts w:ascii="Times New Roman" w:hAnsi="Times New Roman" w:cs="Times New Roman"/>
                <w:vertAlign w:val="superscript"/>
                <w:lang w:eastAsia="en-US"/>
              </w:rPr>
              <w:t>Получателя</w:t>
            </w:r>
          </w:p>
          <w:p w:rsidR="004F0F7B" w:rsidRPr="006F0C8B" w:rsidRDefault="004F0F7B" w:rsidP="006F0C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F0C8B">
              <w:rPr>
                <w:rFonts w:ascii="Times New Roman" w:hAnsi="Times New Roman" w:cs="Times New Roman"/>
                <w:lang w:eastAsia="en-US"/>
              </w:rPr>
              <w:t>__________________________________</w:t>
            </w:r>
          </w:p>
          <w:p w:rsidR="004F0F7B" w:rsidRPr="006F0C8B" w:rsidRDefault="004F0F7B" w:rsidP="006F0C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F0C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Банковские реквизиты Получателя (при наличии)</w:t>
            </w:r>
          </w:p>
          <w:p w:rsidR="004F0F7B" w:rsidRPr="006F0C8B" w:rsidRDefault="004F0F7B" w:rsidP="006F0C8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6F0C8B">
              <w:rPr>
                <w:rFonts w:ascii="Times New Roman" w:hAnsi="Times New Roman" w:cs="Times New Roman"/>
                <w:b/>
                <w:bCs/>
                <w:lang w:eastAsia="en-US"/>
              </w:rPr>
              <w:t>Заказчик</w:t>
            </w:r>
          </w:p>
          <w:p w:rsidR="004F0F7B" w:rsidRPr="006F0C8B" w:rsidRDefault="004F0F7B" w:rsidP="006F0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F0C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______________________________________________________</w:t>
            </w:r>
          </w:p>
          <w:p w:rsidR="004F0F7B" w:rsidRPr="006F0C8B" w:rsidRDefault="004F0F7B" w:rsidP="006F0C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F0C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Фамилия, имя, отчество (при наличии) Заказчика</w:t>
            </w:r>
          </w:p>
          <w:p w:rsidR="004F0F7B" w:rsidRPr="006F0C8B" w:rsidRDefault="004F0F7B" w:rsidP="006F0C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  <w:p w:rsidR="004F0F7B" w:rsidRPr="006F0C8B" w:rsidRDefault="004F0F7B" w:rsidP="006F0C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F0C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Данные документа, удостоверяющего личность Заказчика</w:t>
            </w:r>
          </w:p>
          <w:p w:rsidR="004F0F7B" w:rsidRPr="006F0C8B" w:rsidRDefault="004F0F7B" w:rsidP="006F0C8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______________________</w:t>
            </w:r>
            <w:r w:rsidRPr="006F0C8B">
              <w:rPr>
                <w:rFonts w:ascii="Times New Roman" w:hAnsi="Times New Roman" w:cs="Times New Roman"/>
                <w:b/>
                <w:bCs/>
                <w:lang w:eastAsia="en-US"/>
              </w:rPr>
              <w:t>_______________________________________________________</w:t>
            </w: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___________</w:t>
            </w:r>
          </w:p>
          <w:p w:rsidR="004F0F7B" w:rsidRPr="006F0C8B" w:rsidRDefault="004F0F7B" w:rsidP="006F0C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F0C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Адрес места жительства Заказчика</w:t>
            </w:r>
          </w:p>
        </w:tc>
      </w:tr>
      <w:tr w:rsidR="004F0F7B" w:rsidRPr="008918FE">
        <w:tc>
          <w:tcPr>
            <w:tcW w:w="5070" w:type="dxa"/>
          </w:tcPr>
          <w:p w:rsidR="004F0F7B" w:rsidRPr="008918FE" w:rsidRDefault="004F0F7B" w:rsidP="002D12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М.П.</w:t>
            </w:r>
          </w:p>
        </w:tc>
        <w:tc>
          <w:tcPr>
            <w:tcW w:w="5103" w:type="dxa"/>
          </w:tcPr>
          <w:p w:rsidR="004F0F7B" w:rsidRPr="006F0C8B" w:rsidRDefault="004F0F7B" w:rsidP="006F0C8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F0C8B">
              <w:rPr>
                <w:rFonts w:ascii="Times New Roman" w:hAnsi="Times New Roman" w:cs="Times New Roman"/>
                <w:lang w:eastAsia="en-US"/>
              </w:rPr>
              <w:t>________________/______________________</w:t>
            </w:r>
          </w:p>
          <w:p w:rsidR="004F0F7B" w:rsidRPr="006F0C8B" w:rsidRDefault="004F0F7B" w:rsidP="006F0C8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vertAlign w:val="superscript"/>
                <w:lang w:eastAsia="en-US"/>
              </w:rPr>
            </w:pPr>
            <w:r w:rsidRPr="006F0C8B">
              <w:rPr>
                <w:rFonts w:ascii="Times New Roman" w:hAnsi="Times New Roman" w:cs="Times New Roman"/>
                <w:vertAlign w:val="superscript"/>
                <w:lang w:eastAsia="en-US"/>
              </w:rPr>
              <w:t>(Фамилия, инициалы)           (личная подпись Заказчика)</w:t>
            </w:r>
          </w:p>
          <w:p w:rsidR="004F0F7B" w:rsidRPr="006F0C8B" w:rsidRDefault="004F0F7B" w:rsidP="006F0C8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F0C8B">
              <w:rPr>
                <w:rFonts w:ascii="Times New Roman" w:hAnsi="Times New Roman" w:cs="Times New Roman"/>
                <w:lang w:eastAsia="en-US"/>
              </w:rPr>
              <w:t>«____» ___________ 20____ г</w:t>
            </w:r>
          </w:p>
        </w:tc>
      </w:tr>
    </w:tbl>
    <w:p w:rsidR="004F0F7B" w:rsidRPr="00FF34AE" w:rsidRDefault="004F0F7B" w:rsidP="00FF34AE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lang w:eastAsia="en-US"/>
        </w:rPr>
      </w:pPr>
    </w:p>
    <w:p w:rsidR="004F0F7B" w:rsidRPr="00FF34AE" w:rsidRDefault="004F0F7B" w:rsidP="00FF34A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:rsidR="004F0F7B" w:rsidRPr="00312875" w:rsidRDefault="004F0F7B" w:rsidP="00FF34AE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4F0F7B" w:rsidRDefault="004F0F7B" w:rsidP="00FF34AE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0F7B" w:rsidRDefault="004F0F7B" w:rsidP="000B7CB5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/>
          <w:kern w:val="1"/>
          <w:sz w:val="24"/>
          <w:szCs w:val="24"/>
          <w:lang w:eastAsia="zh-CN"/>
        </w:rPr>
      </w:pPr>
    </w:p>
    <w:sectPr w:rsidR="004F0F7B" w:rsidSect="00623B4C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F7B" w:rsidRDefault="004F0F7B" w:rsidP="00181E22">
      <w:pPr>
        <w:spacing w:after="0" w:line="240" w:lineRule="auto"/>
      </w:pPr>
      <w:r>
        <w:separator/>
      </w:r>
    </w:p>
  </w:endnote>
  <w:endnote w:type="continuationSeparator" w:id="1">
    <w:p w:rsidR="004F0F7B" w:rsidRDefault="004F0F7B" w:rsidP="00181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F7B" w:rsidRDefault="004F0F7B" w:rsidP="00181E22">
      <w:pPr>
        <w:spacing w:after="0" w:line="240" w:lineRule="auto"/>
      </w:pPr>
      <w:r>
        <w:separator/>
      </w:r>
    </w:p>
  </w:footnote>
  <w:footnote w:type="continuationSeparator" w:id="1">
    <w:p w:rsidR="004F0F7B" w:rsidRDefault="004F0F7B" w:rsidP="00181E22">
      <w:pPr>
        <w:spacing w:after="0" w:line="240" w:lineRule="auto"/>
      </w:pPr>
      <w:r>
        <w:continuationSeparator/>
      </w:r>
    </w:p>
  </w:footnote>
  <w:footnote w:id="2">
    <w:p w:rsidR="004F0F7B" w:rsidRDefault="004F0F7B" w:rsidP="002A7C27">
      <w:pPr>
        <w:pStyle w:val="FootnoteText"/>
        <w:jc w:val="both"/>
      </w:pPr>
      <w:r>
        <w:rPr>
          <w:rStyle w:val="FootnoteReferenc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Заполняется в случае заключения договора законным представителем гражданина, признанного нуждающимся в социальном обслуживании.</w:t>
      </w:r>
    </w:p>
  </w:footnote>
  <w:footnote w:id="3">
    <w:p w:rsidR="004F0F7B" w:rsidRDefault="004F0F7B" w:rsidP="00181E22">
      <w:pPr>
        <w:pStyle w:val="FootnoteText"/>
      </w:pPr>
      <w:r>
        <w:rPr>
          <w:rStyle w:val="FootnoteReference"/>
        </w:rPr>
        <w:footnoteRef/>
      </w:r>
      <w:r>
        <w:rPr>
          <w:rFonts w:ascii="Times New Roman" w:hAnsi="Times New Roman" w:cs="Times New Roman"/>
          <w:sz w:val="18"/>
          <w:szCs w:val="18"/>
        </w:rPr>
        <w:t>Стороны по своему усмотрению вправе дополнить настоящий раздел иными условиями.</w:t>
      </w:r>
    </w:p>
  </w:footnote>
  <w:footnote w:id="4">
    <w:p w:rsidR="004F0F7B" w:rsidRDefault="004F0F7B" w:rsidP="00181E22">
      <w:pPr>
        <w:pStyle w:val="FootnoteText"/>
        <w:rPr>
          <w:rFonts w:ascii="Times New Roman" w:hAnsi="Times New Roman" w:cs="Times New Roman"/>
          <w:sz w:val="18"/>
          <w:szCs w:val="18"/>
        </w:rPr>
      </w:pPr>
      <w:r>
        <w:rPr>
          <w:rStyle w:val="FootnoteReference"/>
        </w:rPr>
        <w:footnoteRef/>
      </w:r>
      <w:r>
        <w:rPr>
          <w:rFonts w:ascii="Times New Roman" w:hAnsi="Times New Roman" w:cs="Times New Roman"/>
          <w:sz w:val="18"/>
          <w:szCs w:val="18"/>
          <w:vertAlign w:val="superscript"/>
        </w:rPr>
        <w:t>,4</w:t>
      </w:r>
      <w:r>
        <w:rPr>
          <w:rFonts w:ascii="Times New Roman" w:hAnsi="Times New Roman" w:cs="Times New Roman"/>
          <w:sz w:val="18"/>
          <w:szCs w:val="18"/>
        </w:rPr>
        <w:t>Стороны по своему усмотрению вправе дополнить настоящий раздел иными условиями.</w:t>
      </w:r>
    </w:p>
    <w:p w:rsidR="004F0F7B" w:rsidRDefault="004F0F7B" w:rsidP="00181E22">
      <w:pPr>
        <w:pStyle w:val="FootnoteText"/>
      </w:pPr>
    </w:p>
  </w:footnote>
  <w:footnote w:id="5">
    <w:p w:rsidR="004F0F7B" w:rsidRDefault="004F0F7B" w:rsidP="00181E22">
      <w:pPr>
        <w:pStyle w:val="FootnoteText"/>
        <w:rPr>
          <w:rFonts w:ascii="Times New Roman" w:hAnsi="Times New Roman" w:cs="Times New Roman"/>
          <w:sz w:val="18"/>
          <w:szCs w:val="18"/>
        </w:rPr>
      </w:pPr>
      <w:r>
        <w:rPr>
          <w:rStyle w:val="FootnoteReference"/>
        </w:rPr>
        <w:t>5</w:t>
      </w:r>
      <w:r w:rsidRPr="008C20DE">
        <w:rPr>
          <w:rFonts w:ascii="Times New Roman" w:hAnsi="Times New Roman" w:cs="Times New Roman"/>
          <w:sz w:val="18"/>
          <w:szCs w:val="18"/>
        </w:rPr>
        <w:t xml:space="preserve">Для </w:t>
      </w:r>
      <w:r>
        <w:rPr>
          <w:rFonts w:ascii="Times New Roman" w:hAnsi="Times New Roman" w:cs="Times New Roman"/>
          <w:sz w:val="18"/>
          <w:szCs w:val="18"/>
        </w:rPr>
        <w:t>Получателя.</w:t>
      </w:r>
    </w:p>
    <w:p w:rsidR="004F0F7B" w:rsidRDefault="004F0F7B" w:rsidP="00181E22">
      <w:pPr>
        <w:pStyle w:val="FootnoteText"/>
        <w:rPr>
          <w:rFonts w:ascii="Times New Roman" w:hAnsi="Times New Roman" w:cs="Times New Roman"/>
          <w:sz w:val="18"/>
          <w:szCs w:val="18"/>
        </w:rPr>
      </w:pPr>
    </w:p>
    <w:p w:rsidR="004F0F7B" w:rsidRDefault="004F0F7B" w:rsidP="00181E22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36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36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360"/>
      </w:pPr>
    </w:lvl>
    <w:lvl w:ilvl="5">
      <w:start w:val="1"/>
      <w:numFmt w:val="decimal"/>
      <w:lvlText w:val="%6."/>
      <w:lvlJc w:val="left"/>
      <w:pPr>
        <w:tabs>
          <w:tab w:val="num" w:pos="2580"/>
        </w:tabs>
        <w:ind w:left="2580" w:hanging="36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360"/>
      </w:pPr>
    </w:lvl>
    <w:lvl w:ilvl="7">
      <w:start w:val="1"/>
      <w:numFmt w:val="decimal"/>
      <w:lvlText w:val="%8."/>
      <w:lvlJc w:val="left"/>
      <w:pPr>
        <w:tabs>
          <w:tab w:val="num" w:pos="3300"/>
        </w:tabs>
        <w:ind w:left="3300" w:hanging="360"/>
      </w:pPr>
    </w:lvl>
    <w:lvl w:ilvl="8">
      <w:start w:val="1"/>
      <w:numFmt w:val="decimal"/>
      <w:lvlText w:val="%9."/>
      <w:lvlJc w:val="left"/>
      <w:pPr>
        <w:tabs>
          <w:tab w:val="num" w:pos="3660"/>
        </w:tabs>
        <w:ind w:left="3660" w:hanging="360"/>
      </w:pPr>
    </w:lvl>
  </w:abstractNum>
  <w:abstractNum w:abstractNumId="1">
    <w:nsid w:val="11F46AD1"/>
    <w:multiLevelType w:val="hybridMultilevel"/>
    <w:tmpl w:val="2E48C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F7E3203"/>
    <w:multiLevelType w:val="hybridMultilevel"/>
    <w:tmpl w:val="D63C6206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7" w:hanging="360"/>
      </w:pPr>
      <w:rPr>
        <w:rFonts w:ascii="Wingdings" w:hAnsi="Wingdings" w:cs="Wingdings" w:hint="default"/>
      </w:rPr>
    </w:lvl>
  </w:abstractNum>
  <w:abstractNum w:abstractNumId="3">
    <w:nsid w:val="39D73CDD"/>
    <w:multiLevelType w:val="hybridMultilevel"/>
    <w:tmpl w:val="54EAF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916BC"/>
    <w:multiLevelType w:val="hybridMultilevel"/>
    <w:tmpl w:val="B818E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8AD"/>
    <w:rsid w:val="00007BBF"/>
    <w:rsid w:val="00013428"/>
    <w:rsid w:val="00016D29"/>
    <w:rsid w:val="00024012"/>
    <w:rsid w:val="00027661"/>
    <w:rsid w:val="000300B8"/>
    <w:rsid w:val="000315CF"/>
    <w:rsid w:val="00035968"/>
    <w:rsid w:val="000359DC"/>
    <w:rsid w:val="00035E4F"/>
    <w:rsid w:val="000455C1"/>
    <w:rsid w:val="0004562F"/>
    <w:rsid w:val="000559A3"/>
    <w:rsid w:val="00063183"/>
    <w:rsid w:val="00070061"/>
    <w:rsid w:val="00077169"/>
    <w:rsid w:val="000876D9"/>
    <w:rsid w:val="00090D15"/>
    <w:rsid w:val="00094665"/>
    <w:rsid w:val="0009714A"/>
    <w:rsid w:val="000A4E8A"/>
    <w:rsid w:val="000A514C"/>
    <w:rsid w:val="000A76A4"/>
    <w:rsid w:val="000B7A40"/>
    <w:rsid w:val="000B7CB5"/>
    <w:rsid w:val="000B7E41"/>
    <w:rsid w:val="000C2EB1"/>
    <w:rsid w:val="000D01BD"/>
    <w:rsid w:val="000D27FF"/>
    <w:rsid w:val="000F5F0F"/>
    <w:rsid w:val="000F625E"/>
    <w:rsid w:val="001034C1"/>
    <w:rsid w:val="0010357D"/>
    <w:rsid w:val="001116D5"/>
    <w:rsid w:val="001272C5"/>
    <w:rsid w:val="001300F3"/>
    <w:rsid w:val="001308E4"/>
    <w:rsid w:val="00130910"/>
    <w:rsid w:val="00131E09"/>
    <w:rsid w:val="00136EF4"/>
    <w:rsid w:val="0013753B"/>
    <w:rsid w:val="00137FC1"/>
    <w:rsid w:val="00140C21"/>
    <w:rsid w:val="00146495"/>
    <w:rsid w:val="0016283E"/>
    <w:rsid w:val="001668E1"/>
    <w:rsid w:val="00170412"/>
    <w:rsid w:val="00181E22"/>
    <w:rsid w:val="001948AA"/>
    <w:rsid w:val="001A5944"/>
    <w:rsid w:val="001B12B3"/>
    <w:rsid w:val="001B6B7A"/>
    <w:rsid w:val="001B7603"/>
    <w:rsid w:val="001C26A0"/>
    <w:rsid w:val="001C5726"/>
    <w:rsid w:val="001C59DB"/>
    <w:rsid w:val="001D5DD5"/>
    <w:rsid w:val="001E04F2"/>
    <w:rsid w:val="001E053E"/>
    <w:rsid w:val="001F0D45"/>
    <w:rsid w:val="001F4C89"/>
    <w:rsid w:val="00202B1C"/>
    <w:rsid w:val="002054EB"/>
    <w:rsid w:val="0020798A"/>
    <w:rsid w:val="002101C0"/>
    <w:rsid w:val="00211559"/>
    <w:rsid w:val="00213C64"/>
    <w:rsid w:val="00216E1E"/>
    <w:rsid w:val="00217E34"/>
    <w:rsid w:val="00226006"/>
    <w:rsid w:val="00230D59"/>
    <w:rsid w:val="00231F48"/>
    <w:rsid w:val="0024666A"/>
    <w:rsid w:val="00251698"/>
    <w:rsid w:val="002604FD"/>
    <w:rsid w:val="0026779B"/>
    <w:rsid w:val="002717EC"/>
    <w:rsid w:val="002726E7"/>
    <w:rsid w:val="00274B67"/>
    <w:rsid w:val="002768F3"/>
    <w:rsid w:val="0028229B"/>
    <w:rsid w:val="00290A49"/>
    <w:rsid w:val="00295C08"/>
    <w:rsid w:val="002A7C27"/>
    <w:rsid w:val="002B0200"/>
    <w:rsid w:val="002B40E4"/>
    <w:rsid w:val="002B7F09"/>
    <w:rsid w:val="002C1DF3"/>
    <w:rsid w:val="002C55D0"/>
    <w:rsid w:val="002C5B9C"/>
    <w:rsid w:val="002D0F70"/>
    <w:rsid w:val="002D12D2"/>
    <w:rsid w:val="002D7BBD"/>
    <w:rsid w:val="002E0C9E"/>
    <w:rsid w:val="002E55A6"/>
    <w:rsid w:val="002E61F3"/>
    <w:rsid w:val="002F3E07"/>
    <w:rsid w:val="002F60C1"/>
    <w:rsid w:val="00304427"/>
    <w:rsid w:val="00306571"/>
    <w:rsid w:val="003110F6"/>
    <w:rsid w:val="003112DE"/>
    <w:rsid w:val="00311F57"/>
    <w:rsid w:val="00312875"/>
    <w:rsid w:val="00316111"/>
    <w:rsid w:val="0033333E"/>
    <w:rsid w:val="00340BA4"/>
    <w:rsid w:val="003426C6"/>
    <w:rsid w:val="0034475E"/>
    <w:rsid w:val="00353277"/>
    <w:rsid w:val="003546CF"/>
    <w:rsid w:val="00364ACB"/>
    <w:rsid w:val="00367107"/>
    <w:rsid w:val="00367249"/>
    <w:rsid w:val="00373504"/>
    <w:rsid w:val="00376F01"/>
    <w:rsid w:val="003803FA"/>
    <w:rsid w:val="00385DB9"/>
    <w:rsid w:val="00387FC9"/>
    <w:rsid w:val="00395CE3"/>
    <w:rsid w:val="00395F35"/>
    <w:rsid w:val="00396639"/>
    <w:rsid w:val="003A283B"/>
    <w:rsid w:val="003A32E1"/>
    <w:rsid w:val="003A4141"/>
    <w:rsid w:val="003A7A3B"/>
    <w:rsid w:val="003D2A15"/>
    <w:rsid w:val="003D38B4"/>
    <w:rsid w:val="003E7CF8"/>
    <w:rsid w:val="003F52F0"/>
    <w:rsid w:val="004066C1"/>
    <w:rsid w:val="004076B9"/>
    <w:rsid w:val="00412577"/>
    <w:rsid w:val="00413CBE"/>
    <w:rsid w:val="004303D8"/>
    <w:rsid w:val="00430D86"/>
    <w:rsid w:val="00436C32"/>
    <w:rsid w:val="004427D8"/>
    <w:rsid w:val="00446013"/>
    <w:rsid w:val="00455B3A"/>
    <w:rsid w:val="00463A7C"/>
    <w:rsid w:val="0046603D"/>
    <w:rsid w:val="00466AA1"/>
    <w:rsid w:val="004705DC"/>
    <w:rsid w:val="00471861"/>
    <w:rsid w:val="00473AD5"/>
    <w:rsid w:val="00480486"/>
    <w:rsid w:val="004819CC"/>
    <w:rsid w:val="00496E84"/>
    <w:rsid w:val="00497AEB"/>
    <w:rsid w:val="004A6EAD"/>
    <w:rsid w:val="004B2F59"/>
    <w:rsid w:val="004B36A4"/>
    <w:rsid w:val="004B7895"/>
    <w:rsid w:val="004C5DB2"/>
    <w:rsid w:val="004C631E"/>
    <w:rsid w:val="004D0834"/>
    <w:rsid w:val="004D3280"/>
    <w:rsid w:val="004D363D"/>
    <w:rsid w:val="004E41BD"/>
    <w:rsid w:val="004F0F7B"/>
    <w:rsid w:val="004F2230"/>
    <w:rsid w:val="004F66C4"/>
    <w:rsid w:val="00503CA1"/>
    <w:rsid w:val="00504BDA"/>
    <w:rsid w:val="00504F70"/>
    <w:rsid w:val="00505CEA"/>
    <w:rsid w:val="005115C4"/>
    <w:rsid w:val="00515B11"/>
    <w:rsid w:val="0052189A"/>
    <w:rsid w:val="00521D28"/>
    <w:rsid w:val="005262DE"/>
    <w:rsid w:val="00534909"/>
    <w:rsid w:val="005404FC"/>
    <w:rsid w:val="00546336"/>
    <w:rsid w:val="00553C86"/>
    <w:rsid w:val="005610AF"/>
    <w:rsid w:val="005662F9"/>
    <w:rsid w:val="00572F6E"/>
    <w:rsid w:val="005755E5"/>
    <w:rsid w:val="00586D8B"/>
    <w:rsid w:val="005A21EE"/>
    <w:rsid w:val="005A3208"/>
    <w:rsid w:val="005A4E1E"/>
    <w:rsid w:val="005A4F64"/>
    <w:rsid w:val="005A60B6"/>
    <w:rsid w:val="005B0E35"/>
    <w:rsid w:val="005B3E31"/>
    <w:rsid w:val="005B5508"/>
    <w:rsid w:val="005C1200"/>
    <w:rsid w:val="005C39D6"/>
    <w:rsid w:val="005C4FEC"/>
    <w:rsid w:val="005D381F"/>
    <w:rsid w:val="005D55F4"/>
    <w:rsid w:val="005D6232"/>
    <w:rsid w:val="005F5E3C"/>
    <w:rsid w:val="00606803"/>
    <w:rsid w:val="00606BC2"/>
    <w:rsid w:val="006072A0"/>
    <w:rsid w:val="00611643"/>
    <w:rsid w:val="006128EF"/>
    <w:rsid w:val="00613CA8"/>
    <w:rsid w:val="00613FA2"/>
    <w:rsid w:val="00617029"/>
    <w:rsid w:val="00621B1E"/>
    <w:rsid w:val="00623B4C"/>
    <w:rsid w:val="00635722"/>
    <w:rsid w:val="00646FF4"/>
    <w:rsid w:val="00650DB8"/>
    <w:rsid w:val="00655DC7"/>
    <w:rsid w:val="00663E78"/>
    <w:rsid w:val="006654FB"/>
    <w:rsid w:val="00665B7A"/>
    <w:rsid w:val="00667A1C"/>
    <w:rsid w:val="006709DB"/>
    <w:rsid w:val="00671C4E"/>
    <w:rsid w:val="00671CD3"/>
    <w:rsid w:val="00674765"/>
    <w:rsid w:val="00676C1F"/>
    <w:rsid w:val="00681256"/>
    <w:rsid w:val="00684480"/>
    <w:rsid w:val="00685F61"/>
    <w:rsid w:val="00686C0A"/>
    <w:rsid w:val="00690A7E"/>
    <w:rsid w:val="00695EBF"/>
    <w:rsid w:val="00697941"/>
    <w:rsid w:val="00697F96"/>
    <w:rsid w:val="006A1587"/>
    <w:rsid w:val="006A6CBF"/>
    <w:rsid w:val="006B0AEA"/>
    <w:rsid w:val="006B7259"/>
    <w:rsid w:val="006B7570"/>
    <w:rsid w:val="006B7B96"/>
    <w:rsid w:val="006E1C97"/>
    <w:rsid w:val="006F0C8B"/>
    <w:rsid w:val="006F2D3D"/>
    <w:rsid w:val="006F35BF"/>
    <w:rsid w:val="006F6D12"/>
    <w:rsid w:val="007032EB"/>
    <w:rsid w:val="00704144"/>
    <w:rsid w:val="00706D68"/>
    <w:rsid w:val="0071063A"/>
    <w:rsid w:val="0071551D"/>
    <w:rsid w:val="00734D24"/>
    <w:rsid w:val="00735955"/>
    <w:rsid w:val="0073758B"/>
    <w:rsid w:val="00741406"/>
    <w:rsid w:val="0074715A"/>
    <w:rsid w:val="0076197F"/>
    <w:rsid w:val="007751B8"/>
    <w:rsid w:val="00785AB5"/>
    <w:rsid w:val="007956A2"/>
    <w:rsid w:val="00797E18"/>
    <w:rsid w:val="007A2B57"/>
    <w:rsid w:val="007A4EA1"/>
    <w:rsid w:val="007B3649"/>
    <w:rsid w:val="007B5225"/>
    <w:rsid w:val="007C0094"/>
    <w:rsid w:val="007C18A1"/>
    <w:rsid w:val="007C3489"/>
    <w:rsid w:val="007C3DD6"/>
    <w:rsid w:val="007C4A1E"/>
    <w:rsid w:val="007C4BF5"/>
    <w:rsid w:val="007C519A"/>
    <w:rsid w:val="007C5C30"/>
    <w:rsid w:val="007D6355"/>
    <w:rsid w:val="007E0E5B"/>
    <w:rsid w:val="007E4C58"/>
    <w:rsid w:val="007F59C6"/>
    <w:rsid w:val="007F7C0C"/>
    <w:rsid w:val="00810F4B"/>
    <w:rsid w:val="00811FA3"/>
    <w:rsid w:val="008168D7"/>
    <w:rsid w:val="008170F0"/>
    <w:rsid w:val="00817AAD"/>
    <w:rsid w:val="00823726"/>
    <w:rsid w:val="00824EDA"/>
    <w:rsid w:val="008320D4"/>
    <w:rsid w:val="00832A34"/>
    <w:rsid w:val="008355DB"/>
    <w:rsid w:val="0084067C"/>
    <w:rsid w:val="008413DF"/>
    <w:rsid w:val="00844496"/>
    <w:rsid w:val="00845415"/>
    <w:rsid w:val="00846277"/>
    <w:rsid w:val="008500BE"/>
    <w:rsid w:val="00850E7E"/>
    <w:rsid w:val="00852628"/>
    <w:rsid w:val="0086158F"/>
    <w:rsid w:val="008656B2"/>
    <w:rsid w:val="008712F2"/>
    <w:rsid w:val="00873462"/>
    <w:rsid w:val="008769C6"/>
    <w:rsid w:val="008804C1"/>
    <w:rsid w:val="0088317E"/>
    <w:rsid w:val="00884628"/>
    <w:rsid w:val="00886406"/>
    <w:rsid w:val="008901E7"/>
    <w:rsid w:val="008918FE"/>
    <w:rsid w:val="008B14F7"/>
    <w:rsid w:val="008B3E16"/>
    <w:rsid w:val="008B49B9"/>
    <w:rsid w:val="008B61DA"/>
    <w:rsid w:val="008C20DE"/>
    <w:rsid w:val="008D0050"/>
    <w:rsid w:val="008F0C0D"/>
    <w:rsid w:val="008F1CD9"/>
    <w:rsid w:val="009017D3"/>
    <w:rsid w:val="00912242"/>
    <w:rsid w:val="00915F9D"/>
    <w:rsid w:val="009163BB"/>
    <w:rsid w:val="0091731B"/>
    <w:rsid w:val="00927553"/>
    <w:rsid w:val="0093221F"/>
    <w:rsid w:val="009338AD"/>
    <w:rsid w:val="00942EF9"/>
    <w:rsid w:val="009437AF"/>
    <w:rsid w:val="00957C6F"/>
    <w:rsid w:val="00963C8B"/>
    <w:rsid w:val="009710D9"/>
    <w:rsid w:val="00976CB8"/>
    <w:rsid w:val="009829ED"/>
    <w:rsid w:val="00987500"/>
    <w:rsid w:val="0098781A"/>
    <w:rsid w:val="00987D5E"/>
    <w:rsid w:val="00993A1B"/>
    <w:rsid w:val="009A1413"/>
    <w:rsid w:val="009A4A56"/>
    <w:rsid w:val="009A4B71"/>
    <w:rsid w:val="009A50F1"/>
    <w:rsid w:val="009B1E2B"/>
    <w:rsid w:val="009B6BB0"/>
    <w:rsid w:val="009C0262"/>
    <w:rsid w:val="009D5B2C"/>
    <w:rsid w:val="009D7831"/>
    <w:rsid w:val="009F236A"/>
    <w:rsid w:val="009F4114"/>
    <w:rsid w:val="009F6E44"/>
    <w:rsid w:val="00A06C33"/>
    <w:rsid w:val="00A06D60"/>
    <w:rsid w:val="00A07E20"/>
    <w:rsid w:val="00A1697B"/>
    <w:rsid w:val="00A17980"/>
    <w:rsid w:val="00A24E16"/>
    <w:rsid w:val="00A273EF"/>
    <w:rsid w:val="00A405F6"/>
    <w:rsid w:val="00A52713"/>
    <w:rsid w:val="00A530A2"/>
    <w:rsid w:val="00A540A1"/>
    <w:rsid w:val="00A545F3"/>
    <w:rsid w:val="00A55E69"/>
    <w:rsid w:val="00A623E8"/>
    <w:rsid w:val="00A742C5"/>
    <w:rsid w:val="00A75F92"/>
    <w:rsid w:val="00A76492"/>
    <w:rsid w:val="00A826D1"/>
    <w:rsid w:val="00A86876"/>
    <w:rsid w:val="00A951F0"/>
    <w:rsid w:val="00AA2DDE"/>
    <w:rsid w:val="00AA3309"/>
    <w:rsid w:val="00AB14F3"/>
    <w:rsid w:val="00AC00A8"/>
    <w:rsid w:val="00AC4DCE"/>
    <w:rsid w:val="00AC54A9"/>
    <w:rsid w:val="00AC5AA8"/>
    <w:rsid w:val="00AC6D9D"/>
    <w:rsid w:val="00AD1EC4"/>
    <w:rsid w:val="00AD3BD0"/>
    <w:rsid w:val="00AD64C3"/>
    <w:rsid w:val="00AE443B"/>
    <w:rsid w:val="00AF1F64"/>
    <w:rsid w:val="00AF63C7"/>
    <w:rsid w:val="00B00B3C"/>
    <w:rsid w:val="00B01062"/>
    <w:rsid w:val="00B040E3"/>
    <w:rsid w:val="00B04EDB"/>
    <w:rsid w:val="00B06764"/>
    <w:rsid w:val="00B07E8E"/>
    <w:rsid w:val="00B36094"/>
    <w:rsid w:val="00B46E23"/>
    <w:rsid w:val="00B52584"/>
    <w:rsid w:val="00B533C1"/>
    <w:rsid w:val="00B5577E"/>
    <w:rsid w:val="00B55D82"/>
    <w:rsid w:val="00B60F26"/>
    <w:rsid w:val="00B63DEE"/>
    <w:rsid w:val="00B702F4"/>
    <w:rsid w:val="00B713F7"/>
    <w:rsid w:val="00B74CB4"/>
    <w:rsid w:val="00B74E68"/>
    <w:rsid w:val="00B82D98"/>
    <w:rsid w:val="00B87BF0"/>
    <w:rsid w:val="00B918B5"/>
    <w:rsid w:val="00BA1A80"/>
    <w:rsid w:val="00BA7342"/>
    <w:rsid w:val="00BA7350"/>
    <w:rsid w:val="00BB0526"/>
    <w:rsid w:val="00BB4FFC"/>
    <w:rsid w:val="00BB7369"/>
    <w:rsid w:val="00BC389E"/>
    <w:rsid w:val="00BC3DF8"/>
    <w:rsid w:val="00BD081E"/>
    <w:rsid w:val="00BD397D"/>
    <w:rsid w:val="00BE0BC7"/>
    <w:rsid w:val="00BE2C70"/>
    <w:rsid w:val="00BE7A3A"/>
    <w:rsid w:val="00C01A1A"/>
    <w:rsid w:val="00C046EA"/>
    <w:rsid w:val="00C127AE"/>
    <w:rsid w:val="00C318E3"/>
    <w:rsid w:val="00C3438E"/>
    <w:rsid w:val="00C348FB"/>
    <w:rsid w:val="00C4026C"/>
    <w:rsid w:val="00C406EB"/>
    <w:rsid w:val="00C450CF"/>
    <w:rsid w:val="00C574CE"/>
    <w:rsid w:val="00C60DD0"/>
    <w:rsid w:val="00C6425D"/>
    <w:rsid w:val="00C70AB0"/>
    <w:rsid w:val="00C751B4"/>
    <w:rsid w:val="00C76FED"/>
    <w:rsid w:val="00C817EF"/>
    <w:rsid w:val="00C873BC"/>
    <w:rsid w:val="00C932A2"/>
    <w:rsid w:val="00C95C14"/>
    <w:rsid w:val="00C963EC"/>
    <w:rsid w:val="00CA02BD"/>
    <w:rsid w:val="00CA1EAE"/>
    <w:rsid w:val="00CA708A"/>
    <w:rsid w:val="00CB096B"/>
    <w:rsid w:val="00CB2E9E"/>
    <w:rsid w:val="00CB3B7D"/>
    <w:rsid w:val="00CB4F4E"/>
    <w:rsid w:val="00CB5191"/>
    <w:rsid w:val="00CB74C6"/>
    <w:rsid w:val="00CD09AC"/>
    <w:rsid w:val="00CD638F"/>
    <w:rsid w:val="00CE192F"/>
    <w:rsid w:val="00CE41CB"/>
    <w:rsid w:val="00CE7D9C"/>
    <w:rsid w:val="00CF34C2"/>
    <w:rsid w:val="00D025F4"/>
    <w:rsid w:val="00D22588"/>
    <w:rsid w:val="00D23353"/>
    <w:rsid w:val="00D23469"/>
    <w:rsid w:val="00D24EAA"/>
    <w:rsid w:val="00D36053"/>
    <w:rsid w:val="00D36493"/>
    <w:rsid w:val="00D377D9"/>
    <w:rsid w:val="00D42A56"/>
    <w:rsid w:val="00D43901"/>
    <w:rsid w:val="00D4491C"/>
    <w:rsid w:val="00D514DB"/>
    <w:rsid w:val="00D57423"/>
    <w:rsid w:val="00D7400C"/>
    <w:rsid w:val="00D9082E"/>
    <w:rsid w:val="00D91C09"/>
    <w:rsid w:val="00D921DF"/>
    <w:rsid w:val="00D97C23"/>
    <w:rsid w:val="00DA25C6"/>
    <w:rsid w:val="00DA6A1F"/>
    <w:rsid w:val="00DB0BAF"/>
    <w:rsid w:val="00DB482C"/>
    <w:rsid w:val="00DB58E7"/>
    <w:rsid w:val="00DB7F1B"/>
    <w:rsid w:val="00DC3961"/>
    <w:rsid w:val="00DC70DF"/>
    <w:rsid w:val="00DD0846"/>
    <w:rsid w:val="00DD5901"/>
    <w:rsid w:val="00DE2161"/>
    <w:rsid w:val="00DE3185"/>
    <w:rsid w:val="00DF11D3"/>
    <w:rsid w:val="00DF1E04"/>
    <w:rsid w:val="00DF442C"/>
    <w:rsid w:val="00DF502F"/>
    <w:rsid w:val="00DF5D1A"/>
    <w:rsid w:val="00E00646"/>
    <w:rsid w:val="00E01224"/>
    <w:rsid w:val="00E02563"/>
    <w:rsid w:val="00E036A8"/>
    <w:rsid w:val="00E10FF7"/>
    <w:rsid w:val="00E15037"/>
    <w:rsid w:val="00E16316"/>
    <w:rsid w:val="00E16DA5"/>
    <w:rsid w:val="00E17615"/>
    <w:rsid w:val="00E32A67"/>
    <w:rsid w:val="00E345B6"/>
    <w:rsid w:val="00E34A34"/>
    <w:rsid w:val="00E4102E"/>
    <w:rsid w:val="00E446D0"/>
    <w:rsid w:val="00E47389"/>
    <w:rsid w:val="00E5201B"/>
    <w:rsid w:val="00E54115"/>
    <w:rsid w:val="00E57431"/>
    <w:rsid w:val="00E67F9A"/>
    <w:rsid w:val="00E7775E"/>
    <w:rsid w:val="00E813F9"/>
    <w:rsid w:val="00E81E30"/>
    <w:rsid w:val="00E83321"/>
    <w:rsid w:val="00E83482"/>
    <w:rsid w:val="00E9339C"/>
    <w:rsid w:val="00E9409C"/>
    <w:rsid w:val="00E94C69"/>
    <w:rsid w:val="00E96F6A"/>
    <w:rsid w:val="00EA470E"/>
    <w:rsid w:val="00EC1573"/>
    <w:rsid w:val="00ED1495"/>
    <w:rsid w:val="00ED1751"/>
    <w:rsid w:val="00EE0155"/>
    <w:rsid w:val="00EE099E"/>
    <w:rsid w:val="00EF1844"/>
    <w:rsid w:val="00EF5C41"/>
    <w:rsid w:val="00EF612F"/>
    <w:rsid w:val="00EF7FDD"/>
    <w:rsid w:val="00F049BD"/>
    <w:rsid w:val="00F10F65"/>
    <w:rsid w:val="00F16A16"/>
    <w:rsid w:val="00F30722"/>
    <w:rsid w:val="00F31948"/>
    <w:rsid w:val="00F33F34"/>
    <w:rsid w:val="00F37248"/>
    <w:rsid w:val="00F40734"/>
    <w:rsid w:val="00F448E1"/>
    <w:rsid w:val="00F55F9A"/>
    <w:rsid w:val="00F56F34"/>
    <w:rsid w:val="00F60749"/>
    <w:rsid w:val="00F656B2"/>
    <w:rsid w:val="00F66266"/>
    <w:rsid w:val="00F66280"/>
    <w:rsid w:val="00F769BA"/>
    <w:rsid w:val="00F81CC6"/>
    <w:rsid w:val="00F9454D"/>
    <w:rsid w:val="00F978FD"/>
    <w:rsid w:val="00F97E62"/>
    <w:rsid w:val="00FA0851"/>
    <w:rsid w:val="00FA4298"/>
    <w:rsid w:val="00FC49C1"/>
    <w:rsid w:val="00FC5989"/>
    <w:rsid w:val="00FC5ABA"/>
    <w:rsid w:val="00FD667C"/>
    <w:rsid w:val="00FF0177"/>
    <w:rsid w:val="00FF079A"/>
    <w:rsid w:val="00FF18A3"/>
    <w:rsid w:val="00FF2023"/>
    <w:rsid w:val="00FF34AE"/>
    <w:rsid w:val="00FF4BAA"/>
    <w:rsid w:val="00FF6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0E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B7603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9F236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C70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0AB0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181E2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181E22"/>
    <w:pPr>
      <w:spacing w:after="0" w:line="240" w:lineRule="auto"/>
    </w:pPr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81E22"/>
    <w:rPr>
      <w:rFonts w:ascii="Calibri" w:eastAsia="Times New Roman" w:hAnsi="Calibri" w:cs="Calibri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181E22"/>
    <w:rPr>
      <w:vertAlign w:val="superscript"/>
    </w:rPr>
  </w:style>
  <w:style w:type="paragraph" w:customStyle="1" w:styleId="ConsPlusNormal">
    <w:name w:val="ConsPlusNormal"/>
    <w:uiPriority w:val="99"/>
    <w:rsid w:val="00504BD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504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4BDA"/>
    <w:rPr>
      <w:rFonts w:ascii="Calibri" w:hAnsi="Calibri" w:cs="Calibri"/>
    </w:rPr>
  </w:style>
  <w:style w:type="paragraph" w:styleId="NoSpacing">
    <w:name w:val="No Spacing"/>
    <w:uiPriority w:val="99"/>
    <w:qFormat/>
    <w:rsid w:val="00504BDA"/>
    <w:pPr>
      <w:suppressAutoHyphens/>
    </w:pPr>
    <w:rPr>
      <w:rFonts w:cs="Calibri"/>
      <w:lang w:eastAsia="ar-SA"/>
    </w:rPr>
  </w:style>
  <w:style w:type="paragraph" w:customStyle="1" w:styleId="ConsPlusTitle">
    <w:name w:val="ConsPlusTitle"/>
    <w:uiPriority w:val="99"/>
    <w:rsid w:val="00504BD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475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rcdn-tiajin.ucoz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blanker.ru/doc/akt-sdachi-priemki-okazannykh-uslu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E44F700144F286AA25E0746F8DA945710824CCAEA4665F7E38C59BD922E9E8D813F0230EB491B9BI3uDE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9EF923349CE1F0650A13A468726E6EE76A3A6EE3E06689539A32E680EvAF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rcdn-tiajin.ucoz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530</TotalTime>
  <Pages>32</Pages>
  <Words>9103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BaZa</dc:creator>
  <cp:keywords/>
  <dc:description/>
  <cp:lastModifiedBy>sekglava</cp:lastModifiedBy>
  <cp:revision>51</cp:revision>
  <cp:lastPrinted>2016-04-21T05:30:00Z</cp:lastPrinted>
  <dcterms:created xsi:type="dcterms:W3CDTF">2016-02-18T08:08:00Z</dcterms:created>
  <dcterms:modified xsi:type="dcterms:W3CDTF">2016-06-02T10:12:00Z</dcterms:modified>
</cp:coreProperties>
</file>